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E6CE" w14:textId="2832B010" w:rsidR="004D369A" w:rsidRPr="00D20715" w:rsidRDefault="004D369A" w:rsidP="00163EA3">
      <w:pPr>
        <w:ind w:left="1704" w:hanging="1704"/>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w:t>
      </w:r>
      <w:r w:rsidR="00D557D2" w:rsidRPr="00D557D2">
        <w:rPr>
          <w:rFonts w:ascii="Arial" w:eastAsia="SimSun" w:hAnsi="Arial"/>
          <w:sz w:val="24"/>
        </w:rPr>
        <w:t>E-UTRA – NR Early Measurement Reporting for NR in FR1</w:t>
      </w:r>
      <w:r w:rsidR="00D557D2">
        <w:rPr>
          <w:rFonts w:ascii="Arial" w:eastAsia="SimSun" w:hAnsi="Arial"/>
          <w:sz w:val="24"/>
        </w:rPr>
        <w:t xml:space="preserve"> </w:t>
      </w:r>
      <w:r w:rsidR="00F51EE3">
        <w:rPr>
          <w:rFonts w:ascii="Arial" w:eastAsia="SimSun" w:hAnsi="Arial"/>
          <w:sz w:val="24"/>
        </w:rPr>
        <w:t>test case</w:t>
      </w:r>
    </w:p>
    <w:p w14:paraId="61FF2F85" w14:textId="77777777"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F51EE3">
        <w:rPr>
          <w:rFonts w:ascii="Arial" w:eastAsia="SimSun" w:hAnsi="Arial"/>
          <w:sz w:val="24"/>
        </w:rPr>
        <w:t>Ericsson</w:t>
      </w:r>
    </w:p>
    <w:p w14:paraId="15CEF47C" w14:textId="77777777" w:rsidR="004D369A" w:rsidRDefault="004D369A">
      <w:pPr>
        <w:pBdr>
          <w:bottom w:val="single" w:sz="4" w:space="1" w:color="auto"/>
        </w:pBdr>
        <w:rPr>
          <w:rFonts w:ascii="Wingdings" w:hAnsi="Wingdings"/>
        </w:rPr>
      </w:pPr>
    </w:p>
    <w:p w14:paraId="3F85F37E"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10DAF654" w14:textId="58CF0A54"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D557D2" w:rsidRPr="00D557D2">
        <w:rPr>
          <w:rFonts w:ascii="Arial" w:hAnsi="Arial" w:cs="Arial"/>
        </w:rPr>
        <w:t>E-UTRA – NR Early Measurement Reporting for NR in FR1</w:t>
      </w:r>
      <w:r w:rsidR="00163EA3">
        <w:rPr>
          <w:rFonts w:ascii="Arial" w:hAnsi="Arial" w:cs="Arial"/>
        </w:rPr>
        <w:t xml:space="preserve">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3B28A7EB" w14:textId="77777777"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w:t>
      </w:r>
      <w:r w:rsidR="00941251" w:rsidRPr="00D20715">
        <w:rPr>
          <w:rFonts w:ascii="Arial" w:hAnsi="Arial" w:cs="Arial"/>
        </w:rPr>
        <w:t>is</w:t>
      </w:r>
      <w:r w:rsidR="003A6D47" w:rsidRPr="00D20715">
        <w:rPr>
          <w:rFonts w:ascii="Arial" w:hAnsi="Arial" w:cs="Arial"/>
        </w:rPr>
        <w:t>:</w:t>
      </w:r>
    </w:p>
    <w:p w14:paraId="2B028F6A" w14:textId="2074D166" w:rsidR="005A2FF5" w:rsidRDefault="00D557D2" w:rsidP="00D557D2">
      <w:pPr>
        <w:numPr>
          <w:ilvl w:val="0"/>
          <w:numId w:val="44"/>
        </w:numPr>
        <w:overflowPunct/>
        <w:spacing w:after="60"/>
        <w:textAlignment w:val="auto"/>
        <w:rPr>
          <w:rFonts w:ascii="Arial" w:eastAsia="SimSun" w:hAnsi="Arial"/>
        </w:rPr>
      </w:pPr>
      <w:r>
        <w:rPr>
          <w:rFonts w:ascii="Arial" w:eastAsia="SimSun" w:hAnsi="Arial"/>
        </w:rPr>
        <w:t xml:space="preserve"> </w:t>
      </w:r>
      <w:r w:rsidRPr="00D557D2">
        <w:rPr>
          <w:rFonts w:ascii="Arial" w:eastAsia="SimSun" w:hAnsi="Arial"/>
        </w:rPr>
        <w:t>A.8.2.2.1</w:t>
      </w:r>
      <w:r w:rsidRPr="00D557D2">
        <w:rPr>
          <w:rFonts w:ascii="Arial" w:eastAsia="SimSun" w:hAnsi="Arial"/>
        </w:rPr>
        <w:tab/>
        <w:t>E-UTRA – NR Early Measruement Reporting for NR in FR1</w:t>
      </w:r>
    </w:p>
    <w:p w14:paraId="16204BF9" w14:textId="77777777" w:rsidR="00D557D2" w:rsidRPr="00D20715" w:rsidRDefault="00D557D2" w:rsidP="00D20715">
      <w:pPr>
        <w:overflowPunct/>
        <w:spacing w:after="60"/>
        <w:ind w:left="113"/>
        <w:textAlignment w:val="auto"/>
        <w:rPr>
          <w:rFonts w:ascii="Arial" w:eastAsia="SimSun" w:hAnsi="Arial"/>
        </w:rPr>
      </w:pPr>
    </w:p>
    <w:p w14:paraId="1C44A35C"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103BCFB3"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619BC03F" w14:textId="3DCF2520" w:rsidR="00963EEF" w:rsidRDefault="00963EEF" w:rsidP="00963EEF">
      <w:pPr>
        <w:overflowPunct/>
        <w:jc w:val="both"/>
        <w:textAlignment w:val="auto"/>
        <w:rPr>
          <w:rFonts w:ascii="Arial" w:eastAsia="SimSun" w:hAnsi="Arial"/>
        </w:rPr>
      </w:pPr>
      <w:bookmarkStart w:id="0" w:name="_Toc241998906"/>
      <w:bookmarkStart w:id="1" w:name="_Toc319418352"/>
      <w:bookmarkStart w:id="2"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v</w:t>
      </w:r>
      <w:r w:rsidR="00DB190B" w:rsidRPr="00D20715">
        <w:rPr>
          <w:rFonts w:ascii="Arial" w:eastAsia="SimSun" w:hAnsi="Arial" w:hint="eastAsia"/>
        </w:rPr>
        <w:t>16.</w:t>
      </w:r>
      <w:r w:rsidR="00DB190B" w:rsidRPr="00D20715">
        <w:rPr>
          <w:rFonts w:ascii="Arial" w:eastAsia="SimSun" w:hAnsi="Arial"/>
        </w:rPr>
        <w:t>1</w:t>
      </w:r>
      <w:r w:rsidR="006023FB">
        <w:rPr>
          <w:rFonts w:ascii="Arial" w:eastAsia="SimSun" w:hAnsi="Arial"/>
        </w:rPr>
        <w:t>4</w:t>
      </w:r>
      <w:r w:rsidRPr="00D20715">
        <w:rPr>
          <w:rFonts w:ascii="Arial" w:eastAsia="SimSun" w:hAnsi="Arial"/>
        </w:rPr>
        <w:t>.0 Annex A.</w:t>
      </w:r>
    </w:p>
    <w:p w14:paraId="1ACE179A" w14:textId="77777777" w:rsidR="00131888" w:rsidRPr="00131888" w:rsidRDefault="00131888" w:rsidP="00131888">
      <w:pPr>
        <w:keepNext/>
        <w:keepLines/>
        <w:spacing w:before="120"/>
        <w:ind w:left="1418" w:hanging="1418"/>
        <w:outlineLvl w:val="3"/>
        <w:rPr>
          <w:rFonts w:ascii="Arial" w:hAnsi="Arial"/>
          <w:sz w:val="24"/>
          <w:highlight w:val="lightGray"/>
          <w:lang w:eastAsia="en-GB"/>
        </w:rPr>
      </w:pPr>
      <w:r w:rsidRPr="00131888">
        <w:rPr>
          <w:rFonts w:ascii="Arial" w:hAnsi="Arial"/>
          <w:sz w:val="24"/>
          <w:highlight w:val="lightGray"/>
          <w:lang w:eastAsia="en-GB"/>
        </w:rPr>
        <w:t>A.8.2.2.1</w:t>
      </w:r>
      <w:r w:rsidRPr="00131888">
        <w:rPr>
          <w:rFonts w:ascii="Arial" w:hAnsi="Arial"/>
          <w:sz w:val="24"/>
          <w:highlight w:val="lightGray"/>
          <w:lang w:eastAsia="en-GB"/>
        </w:rPr>
        <w:tab/>
        <w:t>E-UTRA – NR Early Measurement Reporting for NR in FR1</w:t>
      </w:r>
    </w:p>
    <w:p w14:paraId="6F6C1DC6" w14:textId="77777777" w:rsidR="00131888" w:rsidRPr="00131888" w:rsidRDefault="00131888" w:rsidP="00131888">
      <w:pPr>
        <w:keepNext/>
        <w:keepLines/>
        <w:spacing w:before="120"/>
        <w:ind w:left="1701" w:hanging="1701"/>
        <w:outlineLvl w:val="4"/>
        <w:rPr>
          <w:rFonts w:ascii="Arial" w:hAnsi="Arial"/>
          <w:snapToGrid w:val="0"/>
          <w:sz w:val="22"/>
          <w:highlight w:val="lightGray"/>
          <w:lang w:eastAsia="zh-CN"/>
        </w:rPr>
      </w:pPr>
      <w:r w:rsidRPr="00131888">
        <w:rPr>
          <w:rFonts w:ascii="Arial" w:hAnsi="Arial"/>
          <w:snapToGrid w:val="0"/>
          <w:sz w:val="22"/>
          <w:highlight w:val="lightGray"/>
          <w:lang w:eastAsia="zh-CN"/>
        </w:rPr>
        <w:t>A.8.2.2.1.1</w:t>
      </w:r>
      <w:r w:rsidRPr="00131888">
        <w:rPr>
          <w:rFonts w:ascii="Arial" w:hAnsi="Arial"/>
          <w:snapToGrid w:val="0"/>
          <w:sz w:val="22"/>
          <w:highlight w:val="lightGray"/>
          <w:lang w:eastAsia="zh-CN"/>
        </w:rPr>
        <w:tab/>
        <w:t>Test Purpose and Environment</w:t>
      </w:r>
    </w:p>
    <w:p w14:paraId="21BF22ED" w14:textId="77777777" w:rsidR="00131888" w:rsidRPr="00131888" w:rsidRDefault="00131888" w:rsidP="00131888">
      <w:pPr>
        <w:rPr>
          <w:highlight w:val="lightGray"/>
          <w:lang w:eastAsia="en-GB"/>
        </w:rPr>
      </w:pPr>
      <w:r w:rsidRPr="00131888">
        <w:rPr>
          <w:highlight w:val="lightGray"/>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A.8.2.2.1.1-1.</w:t>
      </w:r>
    </w:p>
    <w:p w14:paraId="3CABAA73" w14:textId="77777777" w:rsidR="00131888" w:rsidRPr="00131888" w:rsidRDefault="00131888" w:rsidP="00131888">
      <w:pPr>
        <w:rPr>
          <w:highlight w:val="lightGray"/>
          <w:lang w:eastAsia="en-GB"/>
        </w:rPr>
      </w:pPr>
    </w:p>
    <w:p w14:paraId="20B6DB24" w14:textId="77777777" w:rsidR="00131888" w:rsidRPr="00131888" w:rsidRDefault="00131888" w:rsidP="00131888">
      <w:pPr>
        <w:keepNext/>
        <w:keepLines/>
        <w:spacing w:before="60"/>
        <w:jc w:val="center"/>
        <w:rPr>
          <w:rFonts w:ascii="Arial" w:eastAsia="Times New Roman" w:hAnsi="Arial"/>
          <w:b/>
          <w:highlight w:val="lightGray"/>
          <w:lang w:eastAsia="en-GB"/>
        </w:rPr>
      </w:pPr>
      <w:r w:rsidRPr="00131888">
        <w:rPr>
          <w:rFonts w:ascii="Arial" w:eastAsia="Times New Roman" w:hAnsi="Arial"/>
          <w:b/>
          <w:highlight w:val="lightGray"/>
          <w:lang w:eastAsia="en-GB"/>
        </w:rPr>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31888" w:rsidRPr="00131888" w14:paraId="0C6F9B38"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2201B3FE"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zh-CN"/>
              </w:rPr>
            </w:pPr>
            <w:r w:rsidRPr="00131888">
              <w:rPr>
                <w:rFonts w:ascii="Arial" w:eastAsia="Times New Roman" w:hAnsi="Arial" w:cs="Arial"/>
                <w:b/>
                <w:sz w:val="18"/>
                <w:highlight w:val="lightGray"/>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662EECA"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zh-CN"/>
              </w:rPr>
            </w:pPr>
            <w:r w:rsidRPr="00131888">
              <w:rPr>
                <w:rFonts w:ascii="Arial" w:eastAsia="Times New Roman" w:hAnsi="Arial" w:cs="Arial"/>
                <w:b/>
                <w:sz w:val="18"/>
                <w:highlight w:val="lightGray"/>
                <w:lang w:val="fr-FR" w:eastAsia="zh-CN"/>
              </w:rPr>
              <w:t>Description</w:t>
            </w:r>
          </w:p>
        </w:tc>
      </w:tr>
      <w:tr w:rsidR="00131888" w:rsidRPr="00131888" w14:paraId="72C3BDEF"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30A27309"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323E2E1"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en-GB"/>
              </w:rPr>
              <w:t>LTE FDD, NR 15 kHz SSB SCS, 10 MHz bandwidth, FDD duplex mode</w:t>
            </w:r>
          </w:p>
        </w:tc>
      </w:tr>
      <w:tr w:rsidR="00131888" w:rsidRPr="00131888" w14:paraId="7512D709"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5A5A5EC0"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7F1DF5D"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en-GB"/>
              </w:rPr>
              <w:t>LTE FDD, NR 15 kHz SSB SCS, 10 MHz bandwidth, TDD duplex mode</w:t>
            </w:r>
          </w:p>
        </w:tc>
      </w:tr>
      <w:tr w:rsidR="00131888" w:rsidRPr="00131888" w14:paraId="41BAA6DB"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6ED075D1"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E44D560"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en-GB"/>
              </w:rPr>
              <w:t>LTE FDD, NR 30 kHz SSB SCS, 40 MHz bandwidth, TDD duplex mode</w:t>
            </w:r>
          </w:p>
        </w:tc>
      </w:tr>
      <w:tr w:rsidR="00131888" w:rsidRPr="00131888" w14:paraId="0E3C80EA"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309FF760"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3E1F339"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LTE TDD, NR 15 kHz SSB SCS, 10 MHz bandwidth, FDD duplex mode</w:t>
            </w:r>
          </w:p>
        </w:tc>
      </w:tr>
      <w:tr w:rsidR="00131888" w:rsidRPr="00131888" w14:paraId="2327B1F6"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422A551E"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103E02"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LTE TDD, NR 15 kHz SSB SCS, 10 MHz bandwidth, TDD duplex mode</w:t>
            </w:r>
          </w:p>
        </w:tc>
      </w:tr>
      <w:tr w:rsidR="00131888" w:rsidRPr="00131888" w14:paraId="6804DAEB" w14:textId="77777777" w:rsidTr="00C243FC">
        <w:tc>
          <w:tcPr>
            <w:tcW w:w="1696" w:type="dxa"/>
            <w:tcBorders>
              <w:top w:val="single" w:sz="4" w:space="0" w:color="auto"/>
              <w:left w:val="single" w:sz="4" w:space="0" w:color="auto"/>
              <w:bottom w:val="single" w:sz="4" w:space="0" w:color="auto"/>
              <w:right w:val="single" w:sz="4" w:space="0" w:color="auto"/>
            </w:tcBorders>
            <w:hideMark/>
          </w:tcPr>
          <w:p w14:paraId="44E2FF1C"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361BFB8"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LTE TDD, NR 30 kHz SSB SCS, 40 MHz bandwidth, TDD duplex mode</w:t>
            </w:r>
          </w:p>
        </w:tc>
      </w:tr>
      <w:tr w:rsidR="00131888" w:rsidRPr="00131888" w14:paraId="0AC2DBE1" w14:textId="77777777" w:rsidTr="00C243FC">
        <w:tc>
          <w:tcPr>
            <w:tcW w:w="9350" w:type="dxa"/>
            <w:gridSpan w:val="2"/>
            <w:tcBorders>
              <w:top w:val="single" w:sz="4" w:space="0" w:color="auto"/>
              <w:left w:val="single" w:sz="4" w:space="0" w:color="auto"/>
              <w:bottom w:val="single" w:sz="4" w:space="0" w:color="auto"/>
              <w:right w:val="single" w:sz="4" w:space="0" w:color="auto"/>
            </w:tcBorders>
            <w:hideMark/>
          </w:tcPr>
          <w:p w14:paraId="1D4F6ADA" w14:textId="77777777" w:rsidR="00131888" w:rsidRPr="00131888" w:rsidRDefault="00131888" w:rsidP="00C243FC">
            <w:pPr>
              <w:keepNext/>
              <w:keepLines/>
              <w:spacing w:after="0"/>
              <w:ind w:left="851" w:hanging="851"/>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Note:</w:t>
            </w:r>
            <w:r w:rsidRPr="00131888">
              <w:rPr>
                <w:rFonts w:ascii="Arial" w:eastAsia="Times New Roman" w:hAnsi="Arial" w:cs="Arial"/>
                <w:sz w:val="18"/>
                <w:highlight w:val="lightGray"/>
                <w:lang w:val="fr-FR" w:eastAsia="en-GB"/>
              </w:rPr>
              <w:tab/>
              <w:t>The UE is only required to be tested in one of the supported test configurations</w:t>
            </w:r>
          </w:p>
        </w:tc>
      </w:tr>
    </w:tbl>
    <w:p w14:paraId="707A006E" w14:textId="77777777" w:rsidR="00131888" w:rsidRPr="00131888" w:rsidRDefault="00131888" w:rsidP="00131888">
      <w:pPr>
        <w:rPr>
          <w:rFonts w:cs="v4.2.0"/>
          <w:highlight w:val="lightGray"/>
          <w:lang w:eastAsia="en-GB"/>
        </w:rPr>
      </w:pPr>
    </w:p>
    <w:p w14:paraId="136F76EC" w14:textId="77777777" w:rsidR="00131888" w:rsidRPr="00131888" w:rsidRDefault="00131888" w:rsidP="00131888">
      <w:pPr>
        <w:rPr>
          <w:rFonts w:cs="v4.2.0"/>
          <w:highlight w:val="lightGray"/>
          <w:lang w:eastAsia="en-GB"/>
        </w:rPr>
      </w:pPr>
      <w:r w:rsidRPr="00131888">
        <w:rPr>
          <w:rFonts w:cs="v4.2.0"/>
          <w:highlight w:val="lightGray"/>
          <w:lang w:eastAsia="en-GB"/>
        </w:rPr>
        <w:t xml:space="preserve">The test scenario comprises of 1 E-UTRA cell (Cell 1) and 1 NR cell (Cell 2). The the test parameters and applicability for the E-UTRAN cell are defined in Table </w:t>
      </w:r>
      <w:r w:rsidRPr="00131888">
        <w:rPr>
          <w:highlight w:val="lightGray"/>
          <w:lang w:eastAsia="en-GB"/>
        </w:rPr>
        <w:t>A.8.2.2.1.1-4</w:t>
      </w:r>
      <w:r w:rsidRPr="00131888">
        <w:rPr>
          <w:rFonts w:cs="v4.2.0"/>
          <w:highlight w:val="lightGray"/>
          <w:lang w:eastAsia="en-GB"/>
        </w:rPr>
        <w:t xml:space="preserve">. The general test parameters and the cell specific test parameters for the NR cell are specified in </w:t>
      </w:r>
      <w:r w:rsidRPr="00131888">
        <w:rPr>
          <w:highlight w:val="lightGray"/>
          <w:lang w:eastAsia="en-GB"/>
        </w:rPr>
        <w:t xml:space="preserve">Table A.8.2.2.1.1-2 and Table A.8.2.2.1.1-3, respectively. </w:t>
      </w:r>
    </w:p>
    <w:p w14:paraId="3631F20F" w14:textId="77777777" w:rsidR="00131888" w:rsidRPr="00131888" w:rsidRDefault="00131888" w:rsidP="00131888">
      <w:pPr>
        <w:rPr>
          <w:rFonts w:cs="v4.2.0"/>
          <w:highlight w:val="lightGray"/>
          <w:lang w:eastAsia="en-GB"/>
        </w:rPr>
      </w:pPr>
      <w:r w:rsidRPr="00131888">
        <w:rPr>
          <w:rFonts w:cs="v4.2.0"/>
          <w:highlight w:val="lightGray"/>
          <w:lang w:eastAsia="en-GB"/>
        </w:rPr>
        <w:t xml:space="preserve">The test consists of </w:t>
      </w:r>
      <w:r w:rsidRPr="00131888">
        <w:rPr>
          <w:rFonts w:cs="v4.2.0"/>
          <w:highlight w:val="lightGray"/>
          <w:lang w:eastAsia="zh-CN"/>
        </w:rPr>
        <w:t>three</w:t>
      </w:r>
      <w:r w:rsidRPr="00131888">
        <w:rPr>
          <w:rFonts w:cs="v4.2.0"/>
          <w:highlight w:val="lightGray"/>
          <w:lang w:eastAsia="en-GB"/>
        </w:rPr>
        <w:t xml:space="preserve"> successive time periods, with time duration of T1</w:t>
      </w:r>
      <w:r w:rsidRPr="00131888">
        <w:rPr>
          <w:rFonts w:cs="v4.2.0"/>
          <w:highlight w:val="lightGray"/>
          <w:lang w:eastAsia="zh-CN"/>
        </w:rPr>
        <w:t>, T2,</w:t>
      </w:r>
      <w:r w:rsidRPr="00131888">
        <w:rPr>
          <w:rFonts w:cs="v4.2.0"/>
          <w:highlight w:val="lightGray"/>
          <w:lang w:eastAsia="en-GB"/>
        </w:rPr>
        <w:t xml:space="preserve"> and T</w:t>
      </w:r>
      <w:r w:rsidRPr="00131888">
        <w:rPr>
          <w:rFonts w:cs="v4.2.0"/>
          <w:highlight w:val="lightGray"/>
          <w:lang w:eastAsia="zh-CN"/>
        </w:rPr>
        <w:t>3</w:t>
      </w:r>
      <w:r w:rsidRPr="00131888">
        <w:rPr>
          <w:rFonts w:cs="v4.2.0"/>
          <w:highlight w:val="lightGray"/>
          <w:lang w:eastAsia="en-GB"/>
        </w:rPr>
        <w:t xml:space="preserve"> respectively. Prior to the start of the time duration T1, the UE shall be connected to Cell 1. During T1, Cell 2 shall be powered off. At the end of T1, the RRC connection to Cell 1 is released and UE is configured </w:t>
      </w:r>
      <w:r w:rsidRPr="00131888">
        <w:rPr>
          <w:highlight w:val="lightGray"/>
          <w:lang w:eastAsia="en-GB"/>
        </w:rPr>
        <w:t>Idle mode DC measurement on the carrier frequency of Cell 2. Time duration T2 starts when the RRC connection is released, and d</w:t>
      </w:r>
      <w:r w:rsidRPr="00131888">
        <w:rPr>
          <w:rFonts w:cs="v4.2.0"/>
          <w:highlight w:val="lightGray"/>
          <w:lang w:eastAsia="en-GB"/>
        </w:rPr>
        <w:t>uring the T2 UE is in Idle mode. Cell 2 shall be powered on from the beginning of T2. At beginning of T3 the UE is paged for connection setup and requested by the network to send idle mode measurements.</w:t>
      </w:r>
    </w:p>
    <w:p w14:paraId="351FF760" w14:textId="77777777" w:rsidR="00131888" w:rsidRPr="00131888" w:rsidRDefault="00131888" w:rsidP="00131888">
      <w:pPr>
        <w:rPr>
          <w:rFonts w:cs="v4.2.0"/>
          <w:highlight w:val="lightGray"/>
          <w:lang w:eastAsia="en-GB"/>
        </w:rPr>
      </w:pPr>
    </w:p>
    <w:p w14:paraId="2661F41F" w14:textId="77777777" w:rsidR="00131888" w:rsidRPr="00131888" w:rsidRDefault="00131888" w:rsidP="00131888">
      <w:pPr>
        <w:keepNext/>
        <w:keepLines/>
        <w:spacing w:before="60"/>
        <w:jc w:val="center"/>
        <w:rPr>
          <w:rFonts w:ascii="Arial" w:eastAsia="Times New Roman" w:hAnsi="Arial"/>
          <w:b/>
          <w:highlight w:val="lightGray"/>
          <w:lang w:eastAsia="en-GB"/>
        </w:rPr>
      </w:pPr>
      <w:r w:rsidRPr="00131888">
        <w:rPr>
          <w:rFonts w:ascii="Arial" w:eastAsia="Times New Roman" w:hAnsi="Arial"/>
          <w:b/>
          <w:highlight w:val="lightGray"/>
          <w:lang w:eastAsia="en-GB"/>
        </w:rPr>
        <w:lastRenderedPageBreak/>
        <w:t xml:space="preserve">Table </w:t>
      </w:r>
      <w:r w:rsidRPr="00131888">
        <w:rPr>
          <w:rFonts w:ascii="Arial" w:eastAsia="Times New Roman" w:hAnsi="Arial" w:cs="Arial"/>
          <w:b/>
          <w:highlight w:val="lightGray"/>
          <w:lang w:eastAsia="en-GB"/>
        </w:rPr>
        <w:t>A.8.2.2.1.1-2</w:t>
      </w:r>
      <w:r w:rsidRPr="00131888">
        <w:rPr>
          <w:rFonts w:ascii="Arial" w:eastAsia="Times New Roman" w:hAnsi="Arial"/>
          <w:b/>
          <w:highlight w:val="lightGray"/>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131888" w:rsidRPr="00131888" w14:paraId="76D7E1B3" w14:textId="77777777" w:rsidTr="00C243FC">
        <w:trPr>
          <w:cantSplit/>
          <w:trHeight w:val="218"/>
        </w:trPr>
        <w:tc>
          <w:tcPr>
            <w:tcW w:w="2518" w:type="dxa"/>
            <w:tcBorders>
              <w:top w:val="single" w:sz="4" w:space="0" w:color="auto"/>
              <w:left w:val="single" w:sz="4" w:space="0" w:color="auto"/>
              <w:bottom w:val="nil"/>
              <w:right w:val="single" w:sz="4" w:space="0" w:color="auto"/>
            </w:tcBorders>
            <w:hideMark/>
          </w:tcPr>
          <w:p w14:paraId="16DEFF5D" w14:textId="77777777" w:rsidR="00131888" w:rsidRPr="00131888" w:rsidRDefault="00131888" w:rsidP="00C243FC">
            <w:pPr>
              <w:keepNext/>
              <w:keepLines/>
              <w:spacing w:after="0" w:line="252" w:lineRule="auto"/>
              <w:jc w:val="center"/>
              <w:rPr>
                <w:rFonts w:ascii="Arial" w:eastAsia="Times New Roman" w:hAnsi="Arial" w:cs="Arial"/>
                <w:b/>
                <w:sz w:val="18"/>
                <w:highlight w:val="lightGray"/>
                <w:lang w:val="fr-FR" w:eastAsia="en-GB"/>
              </w:rPr>
            </w:pPr>
            <w:r w:rsidRPr="00131888">
              <w:rPr>
                <w:rFonts w:ascii="Arial" w:eastAsia="Times New Roman" w:hAnsi="Arial" w:cs="v4.2.0"/>
                <w:b/>
                <w:sz w:val="18"/>
                <w:highlight w:val="lightGray"/>
                <w:lang w:val="fr-FR" w:eastAsia="en-GB"/>
              </w:rPr>
              <w:t>Parameter</w:t>
            </w:r>
          </w:p>
        </w:tc>
        <w:tc>
          <w:tcPr>
            <w:tcW w:w="709" w:type="dxa"/>
            <w:tcBorders>
              <w:top w:val="single" w:sz="4" w:space="0" w:color="auto"/>
              <w:left w:val="single" w:sz="4" w:space="0" w:color="auto"/>
              <w:bottom w:val="nil"/>
              <w:right w:val="single" w:sz="4" w:space="0" w:color="auto"/>
            </w:tcBorders>
            <w:hideMark/>
          </w:tcPr>
          <w:p w14:paraId="03F74BCF" w14:textId="77777777" w:rsidR="00131888" w:rsidRPr="00131888" w:rsidRDefault="00131888" w:rsidP="00C243FC">
            <w:pPr>
              <w:keepNext/>
              <w:keepLines/>
              <w:spacing w:after="0" w:line="252" w:lineRule="auto"/>
              <w:jc w:val="center"/>
              <w:rPr>
                <w:rFonts w:ascii="Arial" w:eastAsia="Times New Roman" w:hAnsi="Arial" w:cs="Arial"/>
                <w:b/>
                <w:sz w:val="18"/>
                <w:highlight w:val="lightGray"/>
                <w:lang w:val="fr-FR" w:eastAsia="en-GB"/>
              </w:rPr>
            </w:pPr>
            <w:r w:rsidRPr="00131888">
              <w:rPr>
                <w:rFonts w:ascii="Arial" w:eastAsia="Times New Roman" w:hAnsi="Arial" w:cs="v4.2.0"/>
                <w:b/>
                <w:sz w:val="18"/>
                <w:highlight w:val="lightGray"/>
                <w:lang w:val="fr-FR" w:eastAsia="en-GB"/>
              </w:rPr>
              <w:t>Unit</w:t>
            </w:r>
          </w:p>
        </w:tc>
        <w:tc>
          <w:tcPr>
            <w:tcW w:w="1446" w:type="dxa"/>
            <w:tcBorders>
              <w:top w:val="single" w:sz="4" w:space="0" w:color="auto"/>
              <w:left w:val="single" w:sz="4" w:space="0" w:color="auto"/>
              <w:bottom w:val="nil"/>
              <w:right w:val="single" w:sz="4" w:space="0" w:color="auto"/>
            </w:tcBorders>
            <w:hideMark/>
          </w:tcPr>
          <w:p w14:paraId="41240071" w14:textId="77777777" w:rsidR="00131888" w:rsidRPr="00131888" w:rsidRDefault="00131888" w:rsidP="00C243FC">
            <w:pPr>
              <w:keepNext/>
              <w:keepLines/>
              <w:spacing w:after="0" w:line="252" w:lineRule="auto"/>
              <w:jc w:val="center"/>
              <w:rPr>
                <w:rFonts w:ascii="Arial" w:eastAsia="Times New Roman" w:hAnsi="Arial" w:cs="v4.2.0"/>
                <w:b/>
                <w:sz w:val="18"/>
                <w:highlight w:val="lightGray"/>
                <w:lang w:val="fr-FR" w:eastAsia="zh-CN"/>
              </w:rPr>
            </w:pPr>
            <w:r w:rsidRPr="00131888">
              <w:rPr>
                <w:rFonts w:ascii="Arial" w:eastAsia="Times New Roman" w:hAnsi="Arial" w:cs="v4.2.0"/>
                <w:b/>
                <w:sz w:val="18"/>
                <w:highlight w:val="lightGray"/>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1D31CA64" w14:textId="77777777" w:rsidR="00131888" w:rsidRPr="00131888" w:rsidRDefault="00131888" w:rsidP="00C243FC">
            <w:pPr>
              <w:keepNext/>
              <w:keepLines/>
              <w:spacing w:after="0" w:line="252" w:lineRule="auto"/>
              <w:jc w:val="center"/>
              <w:rPr>
                <w:rFonts w:ascii="Arial" w:eastAsia="Times New Roman" w:hAnsi="Arial" w:cs="Arial"/>
                <w:b/>
                <w:sz w:val="18"/>
                <w:highlight w:val="lightGray"/>
                <w:lang w:val="fr-FR" w:eastAsia="en-GB"/>
              </w:rPr>
            </w:pPr>
            <w:r w:rsidRPr="00131888">
              <w:rPr>
                <w:rFonts w:ascii="Arial" w:eastAsia="Times New Roman" w:hAnsi="Arial" w:cs="v4.2.0"/>
                <w:b/>
                <w:sz w:val="18"/>
                <w:highlight w:val="lightGray"/>
                <w:lang w:val="fr-FR" w:eastAsia="en-GB"/>
              </w:rPr>
              <w:t>Value</w:t>
            </w:r>
          </w:p>
        </w:tc>
        <w:tc>
          <w:tcPr>
            <w:tcW w:w="2722" w:type="dxa"/>
            <w:tcBorders>
              <w:top w:val="single" w:sz="4" w:space="0" w:color="auto"/>
              <w:left w:val="single" w:sz="4" w:space="0" w:color="auto"/>
              <w:bottom w:val="nil"/>
              <w:right w:val="single" w:sz="4" w:space="0" w:color="auto"/>
            </w:tcBorders>
            <w:hideMark/>
          </w:tcPr>
          <w:p w14:paraId="1A2E21EB" w14:textId="77777777" w:rsidR="00131888" w:rsidRPr="00131888" w:rsidRDefault="00131888" w:rsidP="00C243FC">
            <w:pPr>
              <w:keepNext/>
              <w:keepLines/>
              <w:spacing w:after="0" w:line="252" w:lineRule="auto"/>
              <w:jc w:val="center"/>
              <w:rPr>
                <w:rFonts w:ascii="Arial" w:eastAsia="Times New Roman" w:hAnsi="Arial" w:cs="Arial"/>
                <w:b/>
                <w:sz w:val="18"/>
                <w:highlight w:val="lightGray"/>
                <w:lang w:val="fr-FR" w:eastAsia="en-GB"/>
              </w:rPr>
            </w:pPr>
            <w:r w:rsidRPr="00131888">
              <w:rPr>
                <w:rFonts w:ascii="Arial" w:eastAsia="Times New Roman" w:hAnsi="Arial" w:cs="v4.2.0"/>
                <w:b/>
                <w:sz w:val="18"/>
                <w:highlight w:val="lightGray"/>
                <w:lang w:val="fr-FR" w:eastAsia="en-GB"/>
              </w:rPr>
              <w:t>Comment</w:t>
            </w:r>
          </w:p>
        </w:tc>
      </w:tr>
      <w:tr w:rsidR="00131888" w:rsidRPr="00131888" w14:paraId="02ED438F" w14:textId="77777777" w:rsidTr="00C243FC">
        <w:trPr>
          <w:cantSplit/>
          <w:trHeight w:val="217"/>
        </w:trPr>
        <w:tc>
          <w:tcPr>
            <w:tcW w:w="2518" w:type="dxa"/>
            <w:tcBorders>
              <w:top w:val="nil"/>
              <w:left w:val="single" w:sz="4" w:space="0" w:color="auto"/>
              <w:bottom w:val="single" w:sz="4" w:space="0" w:color="auto"/>
              <w:right w:val="single" w:sz="4" w:space="0" w:color="auto"/>
            </w:tcBorders>
          </w:tcPr>
          <w:p w14:paraId="52FA8C1C" w14:textId="77777777" w:rsidR="00131888" w:rsidRPr="00131888" w:rsidRDefault="00131888" w:rsidP="00C243FC">
            <w:pPr>
              <w:keepNext/>
              <w:keepLines/>
              <w:spacing w:after="0" w:line="252" w:lineRule="auto"/>
              <w:jc w:val="center"/>
              <w:rPr>
                <w:rFonts w:ascii="Arial" w:eastAsia="Times New Roman" w:hAnsi="Arial" w:cs="v4.2.0"/>
                <w:b/>
                <w:sz w:val="18"/>
                <w:highlight w:val="lightGray"/>
                <w:lang w:val="fr-FR" w:eastAsia="en-GB"/>
              </w:rPr>
            </w:pPr>
          </w:p>
        </w:tc>
        <w:tc>
          <w:tcPr>
            <w:tcW w:w="709" w:type="dxa"/>
            <w:tcBorders>
              <w:top w:val="nil"/>
              <w:left w:val="single" w:sz="4" w:space="0" w:color="auto"/>
              <w:bottom w:val="single" w:sz="4" w:space="0" w:color="auto"/>
              <w:right w:val="single" w:sz="4" w:space="0" w:color="auto"/>
            </w:tcBorders>
          </w:tcPr>
          <w:p w14:paraId="70DDE037" w14:textId="77777777" w:rsidR="00131888" w:rsidRPr="00131888" w:rsidRDefault="00131888" w:rsidP="00C243FC">
            <w:pPr>
              <w:keepNext/>
              <w:keepLines/>
              <w:spacing w:after="0" w:line="252" w:lineRule="auto"/>
              <w:jc w:val="center"/>
              <w:rPr>
                <w:rFonts w:ascii="Arial" w:eastAsia="Times New Roman" w:hAnsi="Arial" w:cs="v4.2.0"/>
                <w:b/>
                <w:sz w:val="18"/>
                <w:highlight w:val="lightGray"/>
                <w:lang w:val="fr-FR" w:eastAsia="en-GB"/>
              </w:rPr>
            </w:pPr>
          </w:p>
        </w:tc>
        <w:tc>
          <w:tcPr>
            <w:tcW w:w="1446" w:type="dxa"/>
            <w:tcBorders>
              <w:top w:val="nil"/>
              <w:left w:val="single" w:sz="4" w:space="0" w:color="auto"/>
              <w:bottom w:val="single" w:sz="4" w:space="0" w:color="auto"/>
              <w:right w:val="single" w:sz="4" w:space="0" w:color="auto"/>
            </w:tcBorders>
            <w:hideMark/>
          </w:tcPr>
          <w:p w14:paraId="0AEF9A37" w14:textId="77777777" w:rsidR="00131888" w:rsidRPr="00131888" w:rsidRDefault="00131888" w:rsidP="00C243FC">
            <w:pPr>
              <w:keepNext/>
              <w:keepLines/>
              <w:spacing w:after="0" w:line="252" w:lineRule="auto"/>
              <w:jc w:val="center"/>
              <w:rPr>
                <w:rFonts w:ascii="Arial" w:eastAsia="Times New Roman" w:hAnsi="Arial" w:cs="v4.2.0"/>
                <w:b/>
                <w:sz w:val="18"/>
                <w:highlight w:val="lightGray"/>
                <w:lang w:val="fr-FR" w:eastAsia="zh-CN"/>
              </w:rPr>
            </w:pPr>
            <w:r w:rsidRPr="00131888">
              <w:rPr>
                <w:rFonts w:ascii="Arial" w:eastAsia="Times New Roman" w:hAnsi="Arial" w:cs="v4.2.0"/>
                <w:b/>
                <w:sz w:val="18"/>
                <w:highlight w:val="lightGray"/>
                <w:lang w:val="fr-FR" w:eastAsia="zh-CN"/>
              </w:rPr>
              <w:t>configuration</w:t>
            </w:r>
          </w:p>
        </w:tc>
        <w:tc>
          <w:tcPr>
            <w:tcW w:w="1956" w:type="dxa"/>
            <w:tcBorders>
              <w:top w:val="nil"/>
              <w:left w:val="single" w:sz="4" w:space="0" w:color="auto"/>
              <w:bottom w:val="single" w:sz="4" w:space="0" w:color="auto"/>
              <w:right w:val="single" w:sz="4" w:space="0" w:color="auto"/>
            </w:tcBorders>
          </w:tcPr>
          <w:p w14:paraId="24FBE9C1" w14:textId="77777777" w:rsidR="00131888" w:rsidRPr="00131888" w:rsidRDefault="00131888" w:rsidP="00C243FC">
            <w:pPr>
              <w:keepNext/>
              <w:keepLines/>
              <w:spacing w:after="0" w:line="252" w:lineRule="auto"/>
              <w:jc w:val="center"/>
              <w:rPr>
                <w:rFonts w:ascii="Arial" w:eastAsia="Times New Roman" w:hAnsi="Arial" w:cs="v4.2.0"/>
                <w:b/>
                <w:sz w:val="18"/>
                <w:highlight w:val="lightGray"/>
                <w:lang w:val="fr-FR" w:eastAsia="en-GB"/>
              </w:rPr>
            </w:pPr>
          </w:p>
        </w:tc>
        <w:tc>
          <w:tcPr>
            <w:tcW w:w="2722" w:type="dxa"/>
            <w:tcBorders>
              <w:top w:val="nil"/>
              <w:left w:val="single" w:sz="4" w:space="0" w:color="auto"/>
              <w:bottom w:val="single" w:sz="4" w:space="0" w:color="auto"/>
              <w:right w:val="single" w:sz="4" w:space="0" w:color="auto"/>
            </w:tcBorders>
          </w:tcPr>
          <w:p w14:paraId="6F43464F" w14:textId="77777777" w:rsidR="00131888" w:rsidRPr="00131888" w:rsidRDefault="00131888" w:rsidP="00C243FC">
            <w:pPr>
              <w:keepNext/>
              <w:keepLines/>
              <w:spacing w:after="0" w:line="252" w:lineRule="auto"/>
              <w:jc w:val="center"/>
              <w:rPr>
                <w:rFonts w:ascii="Arial" w:eastAsia="Times New Roman" w:hAnsi="Arial" w:cs="v4.2.0"/>
                <w:b/>
                <w:sz w:val="18"/>
                <w:highlight w:val="lightGray"/>
                <w:lang w:val="fr-FR" w:eastAsia="en-GB"/>
              </w:rPr>
            </w:pPr>
          </w:p>
        </w:tc>
      </w:tr>
      <w:tr w:rsidR="00131888" w:rsidRPr="00131888" w14:paraId="0EFF34F7" w14:textId="77777777" w:rsidTr="00C243FC">
        <w:trPr>
          <w:cantSplit/>
        </w:trPr>
        <w:tc>
          <w:tcPr>
            <w:tcW w:w="2518" w:type="dxa"/>
            <w:tcBorders>
              <w:top w:val="single" w:sz="4" w:space="0" w:color="auto"/>
              <w:left w:val="single" w:sz="4" w:space="0" w:color="auto"/>
              <w:bottom w:val="single" w:sz="4" w:space="0" w:color="auto"/>
              <w:right w:val="single" w:sz="4" w:space="0" w:color="auto"/>
            </w:tcBorders>
            <w:hideMark/>
          </w:tcPr>
          <w:p w14:paraId="634565FE"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78669F15" w14:textId="77777777" w:rsidR="00131888" w:rsidRPr="00131888" w:rsidRDefault="00131888" w:rsidP="00C243FC">
            <w:pPr>
              <w:keepNext/>
              <w:keepLines/>
              <w:spacing w:after="0"/>
              <w:jc w:val="center"/>
              <w:rPr>
                <w:rFonts w:ascii="Arial" w:eastAsia="Times New Roman" w:hAnsi="Arial"/>
                <w:sz w:val="18"/>
                <w:highlight w:val="lightGray"/>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13F1E95C"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292244C"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 xml:space="preserve">E-UTRAN Cell 1 </w:t>
            </w:r>
          </w:p>
        </w:tc>
        <w:tc>
          <w:tcPr>
            <w:tcW w:w="2722" w:type="dxa"/>
            <w:tcBorders>
              <w:top w:val="single" w:sz="4" w:space="0" w:color="auto"/>
              <w:left w:val="single" w:sz="4" w:space="0" w:color="auto"/>
              <w:bottom w:val="single" w:sz="4" w:space="0" w:color="auto"/>
              <w:right w:val="single" w:sz="4" w:space="0" w:color="auto"/>
            </w:tcBorders>
          </w:tcPr>
          <w:p w14:paraId="7B874216" w14:textId="77777777" w:rsidR="00131888" w:rsidRPr="00131888" w:rsidRDefault="00131888" w:rsidP="00C243FC">
            <w:pPr>
              <w:keepNext/>
              <w:keepLines/>
              <w:spacing w:after="0"/>
              <w:rPr>
                <w:rFonts w:ascii="Arial" w:eastAsia="Times New Roman" w:hAnsi="Arial" w:cs="Arial"/>
                <w:sz w:val="18"/>
                <w:highlight w:val="lightGray"/>
                <w:lang w:val="fr-FR" w:eastAsia="en-GB"/>
              </w:rPr>
            </w:pPr>
          </w:p>
        </w:tc>
      </w:tr>
      <w:tr w:rsidR="00131888" w:rsidRPr="00131888" w14:paraId="0F852283" w14:textId="77777777" w:rsidTr="00C243FC">
        <w:trPr>
          <w:cantSplit/>
        </w:trPr>
        <w:tc>
          <w:tcPr>
            <w:tcW w:w="2518" w:type="dxa"/>
            <w:tcBorders>
              <w:top w:val="single" w:sz="4" w:space="0" w:color="auto"/>
              <w:left w:val="single" w:sz="4" w:space="0" w:color="auto"/>
              <w:bottom w:val="single" w:sz="4" w:space="0" w:color="auto"/>
              <w:right w:val="single" w:sz="4" w:space="0" w:color="auto"/>
            </w:tcBorders>
            <w:hideMark/>
          </w:tcPr>
          <w:p w14:paraId="6F9F9BA7"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59235126" w14:textId="77777777" w:rsidR="00131888" w:rsidRPr="00131888" w:rsidRDefault="00131888" w:rsidP="00C243FC">
            <w:pPr>
              <w:keepNext/>
              <w:keepLines/>
              <w:spacing w:after="0"/>
              <w:jc w:val="center"/>
              <w:rPr>
                <w:rFonts w:ascii="Arial" w:eastAsia="Times New Roman" w:hAnsi="Arial"/>
                <w:sz w:val="18"/>
                <w:highlight w:val="lightGray"/>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AED05D5"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32058CDA"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NR Cell 2</w:t>
            </w:r>
          </w:p>
        </w:tc>
        <w:tc>
          <w:tcPr>
            <w:tcW w:w="2722" w:type="dxa"/>
            <w:tcBorders>
              <w:top w:val="single" w:sz="4" w:space="0" w:color="auto"/>
              <w:left w:val="single" w:sz="4" w:space="0" w:color="auto"/>
              <w:bottom w:val="single" w:sz="4" w:space="0" w:color="auto"/>
              <w:right w:val="single" w:sz="4" w:space="0" w:color="auto"/>
            </w:tcBorders>
            <w:hideMark/>
          </w:tcPr>
          <w:p w14:paraId="19F9642F" w14:textId="77777777" w:rsidR="00131888" w:rsidRPr="00131888" w:rsidRDefault="00131888" w:rsidP="00C243FC">
            <w:pPr>
              <w:spacing w:after="0"/>
              <w:rPr>
                <w:rFonts w:cs="Arial"/>
                <w:highlight w:val="lightGray"/>
                <w:lang w:val="fr-FR" w:eastAsia="en-GB"/>
              </w:rPr>
            </w:pPr>
            <w:r w:rsidRPr="00131888">
              <w:rPr>
                <w:rFonts w:ascii="Arial" w:hAnsi="Arial" w:cs="Arial"/>
                <w:sz w:val="18"/>
                <w:highlight w:val="lightGray"/>
                <w:lang w:val="fr-FR"/>
              </w:rPr>
              <w:t>Cell 2 is of higher priority than Cell 1.</w:t>
            </w:r>
          </w:p>
        </w:tc>
      </w:tr>
      <w:tr w:rsidR="00131888" w:rsidRPr="00131888" w14:paraId="033DF8C7" w14:textId="77777777" w:rsidTr="00C243FC">
        <w:trPr>
          <w:cantSplit/>
          <w:trHeight w:val="210"/>
        </w:trPr>
        <w:tc>
          <w:tcPr>
            <w:tcW w:w="2518" w:type="dxa"/>
            <w:tcBorders>
              <w:top w:val="single" w:sz="4" w:space="0" w:color="auto"/>
              <w:left w:val="single" w:sz="4" w:space="0" w:color="auto"/>
              <w:bottom w:val="nil"/>
              <w:right w:val="single" w:sz="4" w:space="0" w:color="auto"/>
            </w:tcBorders>
            <w:hideMark/>
          </w:tcPr>
          <w:p w14:paraId="0189C15A" w14:textId="77777777" w:rsidR="00131888" w:rsidRPr="00131888" w:rsidRDefault="00131888" w:rsidP="00C243FC">
            <w:pPr>
              <w:keepNext/>
              <w:keepLines/>
              <w:spacing w:after="0"/>
              <w:rPr>
                <w:rFonts w:ascii="Arial" w:eastAsia="Times New Roman" w:hAnsi="Arial" w:cs="Arial"/>
                <w:sz w:val="18"/>
                <w:highlight w:val="lightGray"/>
                <w:lang w:val="it-IT" w:eastAsia="en-GB"/>
              </w:rPr>
            </w:pPr>
            <w:r w:rsidRPr="00131888">
              <w:rPr>
                <w:rFonts w:ascii="Arial" w:eastAsia="Times New Roman" w:hAnsi="Arial" w:cs="Arial"/>
                <w:sz w:val="18"/>
                <w:highlight w:val="lightGray"/>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1CCB514B" w14:textId="77777777" w:rsidR="00131888" w:rsidRPr="00131888" w:rsidRDefault="00131888" w:rsidP="00C243FC">
            <w:pPr>
              <w:keepNext/>
              <w:keepLines/>
              <w:spacing w:after="0"/>
              <w:jc w:val="center"/>
              <w:rPr>
                <w:rFonts w:ascii="Arial" w:eastAsia="Times New Roman" w:hAnsi="Arial"/>
                <w:sz w:val="18"/>
                <w:highlight w:val="lightGray"/>
                <w:lang w:val="it-IT"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EFA7B8B"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A626BE9"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1: Cell 1</w:t>
            </w:r>
          </w:p>
          <w:p w14:paraId="1CD294BA"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 xml:space="preserve">2: Cell 2 </w:t>
            </w:r>
          </w:p>
        </w:tc>
        <w:tc>
          <w:tcPr>
            <w:tcW w:w="2722" w:type="dxa"/>
            <w:tcBorders>
              <w:top w:val="single" w:sz="4" w:space="0" w:color="auto"/>
              <w:left w:val="single" w:sz="4" w:space="0" w:color="auto"/>
              <w:bottom w:val="single" w:sz="4" w:space="0" w:color="auto"/>
              <w:right w:val="single" w:sz="4" w:space="0" w:color="auto"/>
            </w:tcBorders>
          </w:tcPr>
          <w:p w14:paraId="55A05732" w14:textId="77777777" w:rsidR="00131888" w:rsidRPr="00131888" w:rsidRDefault="00131888" w:rsidP="00C243FC">
            <w:pPr>
              <w:keepNext/>
              <w:keepLines/>
              <w:spacing w:after="0"/>
              <w:rPr>
                <w:rFonts w:ascii="Arial" w:eastAsia="Times New Roman" w:hAnsi="Arial" w:cs="Arial"/>
                <w:sz w:val="18"/>
                <w:highlight w:val="lightGray"/>
                <w:lang w:val="fr-FR" w:eastAsia="en-GB"/>
              </w:rPr>
            </w:pPr>
          </w:p>
        </w:tc>
      </w:tr>
      <w:tr w:rsidR="00131888" w:rsidRPr="00131888" w14:paraId="5AE3DDB0" w14:textId="77777777" w:rsidTr="00C243FC">
        <w:trPr>
          <w:cantSplit/>
        </w:trPr>
        <w:tc>
          <w:tcPr>
            <w:tcW w:w="2518" w:type="dxa"/>
            <w:tcBorders>
              <w:top w:val="single" w:sz="4" w:space="0" w:color="auto"/>
              <w:left w:val="single" w:sz="4" w:space="0" w:color="auto"/>
              <w:bottom w:val="single" w:sz="4" w:space="0" w:color="auto"/>
              <w:right w:val="single" w:sz="4" w:space="0" w:color="auto"/>
            </w:tcBorders>
            <w:hideMark/>
          </w:tcPr>
          <w:p w14:paraId="7B7D9513"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1BCCEF3F" w14:textId="77777777" w:rsidR="00131888" w:rsidRPr="00131888" w:rsidRDefault="00131888" w:rsidP="00C243FC">
            <w:pPr>
              <w:keepNext/>
              <w:keepLines/>
              <w:spacing w:after="0"/>
              <w:jc w:val="center"/>
              <w:rPr>
                <w:rFonts w:ascii="Arial" w:eastAsia="Times New Roman" w:hAnsi="Arial"/>
                <w:sz w:val="18"/>
                <w:highlight w:val="lightGray"/>
                <w:lang w:val="fr-FR" w:eastAsia="zh-CN"/>
              </w:rPr>
            </w:pPr>
            <w:r w:rsidRPr="00131888">
              <w:rPr>
                <w:rFonts w:ascii="Arial" w:eastAsia="Times New Roman" w:hAnsi="Arial" w:cs="Arial"/>
                <w:sz w:val="18"/>
                <w:highlight w:val="lightGray"/>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2002F950"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D233919"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3B522F0D" w14:textId="77777777" w:rsidR="00131888" w:rsidRPr="00131888" w:rsidRDefault="00131888" w:rsidP="00C243FC">
            <w:pPr>
              <w:rPr>
                <w:rFonts w:cs="Arial"/>
                <w:highlight w:val="lightGray"/>
                <w:lang w:val="fr-FR" w:eastAsia="zh-CN"/>
              </w:rPr>
            </w:pPr>
          </w:p>
        </w:tc>
      </w:tr>
      <w:tr w:rsidR="00131888" w:rsidRPr="00131888" w14:paraId="12821973" w14:textId="77777777" w:rsidTr="00C243FC">
        <w:trPr>
          <w:cantSplit/>
        </w:trPr>
        <w:tc>
          <w:tcPr>
            <w:tcW w:w="2518" w:type="dxa"/>
            <w:tcBorders>
              <w:top w:val="single" w:sz="4" w:space="0" w:color="auto"/>
              <w:left w:val="single" w:sz="4" w:space="0" w:color="auto"/>
              <w:bottom w:val="single" w:sz="4" w:space="0" w:color="auto"/>
              <w:right w:val="single" w:sz="4" w:space="0" w:color="auto"/>
            </w:tcBorders>
            <w:hideMark/>
          </w:tcPr>
          <w:p w14:paraId="72BC8C37"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465C0DAB" w14:textId="77777777" w:rsidR="00131888" w:rsidRPr="00131888" w:rsidRDefault="00131888" w:rsidP="00C243FC">
            <w:pPr>
              <w:keepNext/>
              <w:keepLines/>
              <w:spacing w:after="0"/>
              <w:jc w:val="center"/>
              <w:rPr>
                <w:rFonts w:ascii="Arial" w:eastAsia="Times New Roman" w:hAnsi="Arial"/>
                <w:sz w:val="18"/>
                <w:highlight w:val="lightGray"/>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54854458"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79BBB0A"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en-GB"/>
              </w:rPr>
              <w:t xml:space="preserve">3 </w:t>
            </w:r>
            <w:r w:rsidRPr="00131888">
              <w:rPr>
                <w:rFonts w:ascii="Symbol" w:eastAsia="Symbol" w:hAnsi="Symbol" w:cs="Symbol"/>
                <w:sz w:val="18"/>
                <w:highlight w:val="lightGray"/>
                <w:lang w:val="fr-FR" w:eastAsia="en-GB"/>
              </w:rPr>
              <w:t>m</w:t>
            </w:r>
            <w:r w:rsidRPr="00131888">
              <w:rPr>
                <w:rFonts w:ascii="Arial" w:eastAsia="Times New Roman" w:hAnsi="Arial" w:cs="Arial"/>
                <w:sz w:val="18"/>
                <w:highlight w:val="lightGray"/>
                <w:lang w:val="fr-FR" w:eastAsia="en-GB"/>
              </w:rPr>
              <w:t>s</w:t>
            </w:r>
          </w:p>
        </w:tc>
        <w:tc>
          <w:tcPr>
            <w:tcW w:w="2722" w:type="dxa"/>
            <w:tcBorders>
              <w:top w:val="single" w:sz="4" w:space="0" w:color="auto"/>
              <w:left w:val="single" w:sz="4" w:space="0" w:color="auto"/>
              <w:bottom w:val="single" w:sz="4" w:space="0" w:color="auto"/>
              <w:right w:val="single" w:sz="4" w:space="0" w:color="auto"/>
            </w:tcBorders>
            <w:hideMark/>
          </w:tcPr>
          <w:p w14:paraId="4C6324A8" w14:textId="77777777" w:rsidR="00131888" w:rsidRPr="00131888" w:rsidRDefault="00131888" w:rsidP="00C243FC">
            <w:pPr>
              <w:rPr>
                <w:rFonts w:cs="Arial"/>
                <w:highlight w:val="lightGray"/>
                <w:lang w:val="fr-FR" w:eastAsia="zh-CN"/>
              </w:rPr>
            </w:pPr>
          </w:p>
        </w:tc>
      </w:tr>
      <w:tr w:rsidR="00131888" w:rsidRPr="00131888" w14:paraId="37AD9517" w14:textId="77777777" w:rsidTr="00C243FC">
        <w:trPr>
          <w:cantSplit/>
        </w:trPr>
        <w:tc>
          <w:tcPr>
            <w:tcW w:w="2518" w:type="dxa"/>
            <w:tcBorders>
              <w:top w:val="single" w:sz="4" w:space="0" w:color="auto"/>
              <w:left w:val="single" w:sz="4" w:space="0" w:color="auto"/>
              <w:bottom w:val="single" w:sz="4" w:space="0" w:color="auto"/>
              <w:right w:val="single" w:sz="4" w:space="0" w:color="auto"/>
            </w:tcBorders>
            <w:hideMark/>
          </w:tcPr>
          <w:p w14:paraId="24171125"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23F96D0B" w14:textId="77777777" w:rsidR="00131888" w:rsidRPr="00131888" w:rsidRDefault="00131888" w:rsidP="00C243FC">
            <w:pPr>
              <w:keepNext/>
              <w:keepLines/>
              <w:spacing w:after="0"/>
              <w:jc w:val="center"/>
              <w:rPr>
                <w:rFonts w:ascii="Arial" w:eastAsia="Times New Roman" w:hAnsi="Arial"/>
                <w:sz w:val="18"/>
                <w:highlight w:val="lightGray"/>
                <w:lang w:val="fr-FR" w:eastAsia="en-GB"/>
              </w:rPr>
            </w:pPr>
            <w:r w:rsidRPr="00131888">
              <w:rPr>
                <w:rFonts w:ascii="Arial" w:eastAsia="Times New Roman" w:hAnsi="Arial" w:cs="Arial"/>
                <w:sz w:val="18"/>
                <w:highlight w:val="lightGray"/>
                <w:lang w:val="fr-FR" w:eastAsia="en-GB"/>
              </w:rPr>
              <w:t>s</w:t>
            </w:r>
          </w:p>
        </w:tc>
        <w:tc>
          <w:tcPr>
            <w:tcW w:w="1446" w:type="dxa"/>
            <w:tcBorders>
              <w:top w:val="single" w:sz="4" w:space="0" w:color="auto"/>
              <w:left w:val="single" w:sz="4" w:space="0" w:color="auto"/>
              <w:bottom w:val="single" w:sz="4" w:space="0" w:color="auto"/>
              <w:right w:val="single" w:sz="4" w:space="0" w:color="auto"/>
            </w:tcBorders>
            <w:hideMark/>
          </w:tcPr>
          <w:p w14:paraId="32D9061B"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ACBFBBF"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0E85A23C" w14:textId="77777777" w:rsidR="00131888" w:rsidRPr="00131888" w:rsidRDefault="00131888" w:rsidP="00C243FC">
            <w:pPr>
              <w:keepNext/>
              <w:keepLines/>
              <w:spacing w:after="0"/>
              <w:rPr>
                <w:rFonts w:ascii="Arial" w:eastAsia="Times New Roman" w:hAnsi="Arial" w:cs="Arial"/>
                <w:sz w:val="18"/>
                <w:highlight w:val="lightGray"/>
                <w:lang w:val="fr-FR" w:eastAsia="en-GB"/>
              </w:rPr>
            </w:pPr>
          </w:p>
        </w:tc>
      </w:tr>
      <w:tr w:rsidR="00131888" w:rsidRPr="00131888" w14:paraId="3BEAD651" w14:textId="77777777" w:rsidTr="00C243FC">
        <w:trPr>
          <w:cantSplit/>
        </w:trPr>
        <w:tc>
          <w:tcPr>
            <w:tcW w:w="2518" w:type="dxa"/>
            <w:tcBorders>
              <w:top w:val="single" w:sz="4" w:space="0" w:color="auto"/>
              <w:left w:val="single" w:sz="4" w:space="0" w:color="auto"/>
              <w:bottom w:val="single" w:sz="4" w:space="0" w:color="auto"/>
              <w:right w:val="single" w:sz="4" w:space="0" w:color="auto"/>
            </w:tcBorders>
            <w:hideMark/>
          </w:tcPr>
          <w:p w14:paraId="193D5D2A"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22BC483" w14:textId="77777777" w:rsidR="00131888" w:rsidRPr="00131888" w:rsidRDefault="00131888" w:rsidP="00C243FC">
            <w:pPr>
              <w:keepNext/>
              <w:keepLines/>
              <w:spacing w:after="0"/>
              <w:jc w:val="center"/>
              <w:rPr>
                <w:rFonts w:ascii="Arial" w:eastAsia="Times New Roman" w:hAnsi="Arial"/>
                <w:sz w:val="18"/>
                <w:highlight w:val="lightGray"/>
                <w:lang w:val="fr-FR" w:eastAsia="en-GB"/>
              </w:rPr>
            </w:pPr>
            <w:r w:rsidRPr="00131888">
              <w:rPr>
                <w:rFonts w:ascii="Arial" w:eastAsia="Times New Roman" w:hAnsi="Arial" w:cs="Arial"/>
                <w:sz w:val="18"/>
                <w:highlight w:val="lightGray"/>
                <w:lang w:val="fr-FR" w:eastAsia="en-GB"/>
              </w:rPr>
              <w:t>s</w:t>
            </w:r>
          </w:p>
        </w:tc>
        <w:tc>
          <w:tcPr>
            <w:tcW w:w="1446" w:type="dxa"/>
            <w:tcBorders>
              <w:top w:val="single" w:sz="4" w:space="0" w:color="auto"/>
              <w:left w:val="single" w:sz="4" w:space="0" w:color="auto"/>
              <w:bottom w:val="single" w:sz="4" w:space="0" w:color="auto"/>
              <w:right w:val="single" w:sz="4" w:space="0" w:color="auto"/>
            </w:tcBorders>
            <w:hideMark/>
          </w:tcPr>
          <w:p w14:paraId="441EAE88"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81A622F"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5735898D" w14:textId="77777777" w:rsidR="00131888" w:rsidRPr="00131888" w:rsidRDefault="00131888" w:rsidP="00C243FC">
            <w:pPr>
              <w:keepNext/>
              <w:keepLines/>
              <w:spacing w:after="0"/>
              <w:rPr>
                <w:rFonts w:ascii="Arial" w:eastAsia="Times New Roman" w:hAnsi="Arial" w:cs="Arial"/>
                <w:sz w:val="18"/>
                <w:highlight w:val="lightGray"/>
                <w:lang w:val="fr-FR" w:eastAsia="en-GB"/>
              </w:rPr>
            </w:pPr>
          </w:p>
        </w:tc>
      </w:tr>
      <w:tr w:rsidR="00131888" w:rsidRPr="00131888" w14:paraId="152FB7AF" w14:textId="77777777" w:rsidTr="00C243FC">
        <w:trPr>
          <w:cantSplit/>
        </w:trPr>
        <w:tc>
          <w:tcPr>
            <w:tcW w:w="2518" w:type="dxa"/>
            <w:tcBorders>
              <w:top w:val="single" w:sz="4" w:space="0" w:color="auto"/>
              <w:left w:val="single" w:sz="4" w:space="0" w:color="auto"/>
              <w:bottom w:val="single" w:sz="4" w:space="0" w:color="auto"/>
              <w:right w:val="single" w:sz="4" w:space="0" w:color="auto"/>
            </w:tcBorders>
            <w:hideMark/>
          </w:tcPr>
          <w:p w14:paraId="3B2CB113" w14:textId="77777777" w:rsidR="00131888" w:rsidRPr="00131888" w:rsidRDefault="00131888" w:rsidP="00C243FC">
            <w:pPr>
              <w:keepNext/>
              <w:keepLines/>
              <w:spacing w:after="0"/>
              <w:rPr>
                <w:rFonts w:ascii="Arial" w:eastAsia="Times New Roman" w:hAnsi="Arial"/>
                <w:sz w:val="18"/>
                <w:highlight w:val="lightGray"/>
                <w:lang w:val="fr-FR" w:eastAsia="en-GB"/>
              </w:rPr>
            </w:pPr>
            <w:r w:rsidRPr="00131888">
              <w:rPr>
                <w:rFonts w:ascii="Arial" w:eastAsia="Times New Roman" w:hAnsi="Arial" w:cs="Arial"/>
                <w:sz w:val="18"/>
                <w:highlight w:val="lightGray"/>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3C9202F7"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s</w:t>
            </w:r>
          </w:p>
        </w:tc>
        <w:tc>
          <w:tcPr>
            <w:tcW w:w="1446" w:type="dxa"/>
            <w:tcBorders>
              <w:top w:val="single" w:sz="4" w:space="0" w:color="auto"/>
              <w:left w:val="single" w:sz="4" w:space="0" w:color="auto"/>
              <w:bottom w:val="single" w:sz="4" w:space="0" w:color="auto"/>
              <w:right w:val="single" w:sz="4" w:space="0" w:color="auto"/>
            </w:tcBorders>
            <w:hideMark/>
          </w:tcPr>
          <w:p w14:paraId="48888822"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38DB685A"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543F2307" w14:textId="77777777" w:rsidR="00131888" w:rsidRPr="00131888" w:rsidRDefault="00131888" w:rsidP="00C243FC">
            <w:pPr>
              <w:keepNext/>
              <w:keepLines/>
              <w:spacing w:after="0"/>
              <w:rPr>
                <w:rFonts w:ascii="Arial" w:eastAsia="Times New Roman" w:hAnsi="Arial" w:cs="Arial"/>
                <w:sz w:val="18"/>
                <w:highlight w:val="lightGray"/>
                <w:lang w:val="fr-FR" w:eastAsia="en-GB"/>
              </w:rPr>
            </w:pPr>
          </w:p>
        </w:tc>
      </w:tr>
      <w:tr w:rsidR="00131888" w:rsidRPr="00131888" w14:paraId="0AB67D09" w14:textId="77777777" w:rsidTr="00C243FC">
        <w:trPr>
          <w:cantSplit/>
        </w:trPr>
        <w:tc>
          <w:tcPr>
            <w:tcW w:w="2518" w:type="dxa"/>
            <w:tcBorders>
              <w:top w:val="single" w:sz="4" w:space="0" w:color="auto"/>
              <w:left w:val="single" w:sz="4" w:space="0" w:color="auto"/>
              <w:bottom w:val="single" w:sz="4" w:space="0" w:color="auto"/>
              <w:right w:val="single" w:sz="4" w:space="0" w:color="auto"/>
            </w:tcBorders>
            <w:hideMark/>
          </w:tcPr>
          <w:p w14:paraId="62A67CE1" w14:textId="77777777" w:rsidR="00131888" w:rsidRPr="00131888" w:rsidRDefault="00131888" w:rsidP="00C243FC">
            <w:pPr>
              <w:keepNext/>
              <w:keepLines/>
              <w:spacing w:after="0"/>
              <w:rPr>
                <w:rFonts w:ascii="Arial" w:eastAsia="Times New Roman" w:hAnsi="Arial"/>
                <w:sz w:val="18"/>
                <w:highlight w:val="lightGray"/>
                <w:lang w:val="fr-FR" w:eastAsia="zh-CN"/>
              </w:rPr>
            </w:pPr>
            <w:r w:rsidRPr="00131888">
              <w:rPr>
                <w:rFonts w:ascii="Arial" w:eastAsia="Times New Roman" w:hAnsi="Arial" w:cs="Arial"/>
                <w:sz w:val="18"/>
                <w:highlight w:val="lightGray"/>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2811A872"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4877D5AF"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384D8439"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10D65CE5" w14:textId="77777777" w:rsidR="00131888" w:rsidRPr="00131888" w:rsidRDefault="00131888" w:rsidP="00C243FC">
            <w:pPr>
              <w:keepNext/>
              <w:keepLines/>
              <w:spacing w:after="0"/>
              <w:rPr>
                <w:rFonts w:ascii="Arial" w:eastAsia="Times New Roman" w:hAnsi="Arial" w:cs="Arial"/>
                <w:sz w:val="18"/>
                <w:highlight w:val="lightGray"/>
                <w:lang w:val="fr-FR" w:eastAsia="en-GB"/>
              </w:rPr>
            </w:pPr>
          </w:p>
        </w:tc>
      </w:tr>
    </w:tbl>
    <w:p w14:paraId="15E76C75" w14:textId="77777777" w:rsidR="00131888" w:rsidRPr="00131888" w:rsidRDefault="00131888" w:rsidP="00131888">
      <w:pPr>
        <w:rPr>
          <w:rFonts w:cs="v4.2.0"/>
          <w:highlight w:val="lightGray"/>
          <w:lang w:eastAsia="en-GB"/>
        </w:rPr>
      </w:pPr>
    </w:p>
    <w:p w14:paraId="6A388218" w14:textId="77777777" w:rsidR="00131888" w:rsidRPr="00131888" w:rsidRDefault="00131888" w:rsidP="00131888">
      <w:pPr>
        <w:keepNext/>
        <w:keepLines/>
        <w:spacing w:before="60"/>
        <w:jc w:val="center"/>
        <w:rPr>
          <w:rFonts w:ascii="Arial" w:eastAsia="Times New Roman" w:hAnsi="Arial"/>
          <w:b/>
          <w:highlight w:val="lightGray"/>
          <w:lang w:eastAsia="en-GB"/>
        </w:rPr>
      </w:pPr>
      <w:r w:rsidRPr="00131888">
        <w:rPr>
          <w:rFonts w:ascii="Arial" w:eastAsia="Times New Roman" w:hAnsi="Arial"/>
          <w:b/>
          <w:highlight w:val="lightGray"/>
          <w:lang w:eastAsia="en-GB"/>
        </w:rPr>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131888" w:rsidRPr="00131888" w14:paraId="214984B1"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14E3B866"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Parameter</w:t>
            </w:r>
          </w:p>
        </w:tc>
        <w:tc>
          <w:tcPr>
            <w:tcW w:w="1711" w:type="dxa"/>
            <w:tcBorders>
              <w:top w:val="single" w:sz="4" w:space="0" w:color="auto"/>
              <w:left w:val="single" w:sz="4" w:space="0" w:color="auto"/>
              <w:bottom w:val="nil"/>
              <w:right w:val="single" w:sz="4" w:space="0" w:color="auto"/>
            </w:tcBorders>
            <w:hideMark/>
          </w:tcPr>
          <w:p w14:paraId="7F25E72F"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Unit</w:t>
            </w:r>
          </w:p>
        </w:tc>
        <w:tc>
          <w:tcPr>
            <w:tcW w:w="1419" w:type="dxa"/>
            <w:tcBorders>
              <w:top w:val="single" w:sz="4" w:space="0" w:color="auto"/>
              <w:left w:val="single" w:sz="4" w:space="0" w:color="auto"/>
              <w:bottom w:val="nil"/>
              <w:right w:val="single" w:sz="4" w:space="0" w:color="auto"/>
            </w:tcBorders>
            <w:hideMark/>
          </w:tcPr>
          <w:p w14:paraId="6C22F6E0" w14:textId="77777777" w:rsidR="00131888" w:rsidRPr="00131888" w:rsidRDefault="00131888" w:rsidP="00C243FC">
            <w:pPr>
              <w:keepNext/>
              <w:keepLines/>
              <w:spacing w:after="0"/>
              <w:jc w:val="center"/>
              <w:rPr>
                <w:rFonts w:ascii="Arial" w:eastAsia="Times New Roman" w:hAnsi="Arial"/>
                <w:b/>
                <w:sz w:val="18"/>
                <w:highlight w:val="lightGray"/>
                <w:lang w:val="fr-FR" w:eastAsia="zh-CN"/>
              </w:rPr>
            </w:pPr>
            <w:r w:rsidRPr="00131888">
              <w:rPr>
                <w:rFonts w:ascii="Arial" w:eastAsia="Times New Roman" w:hAnsi="Arial" w:cs="Arial"/>
                <w:b/>
                <w:sz w:val="18"/>
                <w:highlight w:val="lightGray"/>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1465D282"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Cell 2</w:t>
            </w:r>
          </w:p>
        </w:tc>
      </w:tr>
      <w:tr w:rsidR="00131888" w:rsidRPr="00131888" w14:paraId="5902B3DE"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1C744E5F"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p>
        </w:tc>
        <w:tc>
          <w:tcPr>
            <w:tcW w:w="1711" w:type="dxa"/>
            <w:tcBorders>
              <w:top w:val="nil"/>
              <w:left w:val="single" w:sz="4" w:space="0" w:color="auto"/>
              <w:bottom w:val="single" w:sz="4" w:space="0" w:color="auto"/>
              <w:right w:val="single" w:sz="4" w:space="0" w:color="auto"/>
            </w:tcBorders>
          </w:tcPr>
          <w:p w14:paraId="34EF64B6"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p>
        </w:tc>
        <w:tc>
          <w:tcPr>
            <w:tcW w:w="1419" w:type="dxa"/>
            <w:tcBorders>
              <w:top w:val="nil"/>
              <w:left w:val="single" w:sz="4" w:space="0" w:color="auto"/>
              <w:bottom w:val="single" w:sz="4" w:space="0" w:color="auto"/>
              <w:right w:val="single" w:sz="4" w:space="0" w:color="auto"/>
            </w:tcBorders>
          </w:tcPr>
          <w:p w14:paraId="5EF7578F" w14:textId="77777777" w:rsidR="00131888" w:rsidRPr="00131888" w:rsidRDefault="00131888" w:rsidP="00C243FC">
            <w:pPr>
              <w:keepNext/>
              <w:keepLines/>
              <w:spacing w:after="0"/>
              <w:jc w:val="center"/>
              <w:rPr>
                <w:rFonts w:ascii="Arial" w:eastAsia="Times New Roman" w:hAnsi="Arial"/>
                <w:b/>
                <w:sz w:val="18"/>
                <w:highlight w:val="lightGray"/>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51E6E0B1"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2146B4AE"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308E2A8A"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T3</w:t>
            </w:r>
          </w:p>
        </w:tc>
      </w:tr>
      <w:tr w:rsidR="00131888" w:rsidRPr="00131888" w14:paraId="63AAB31F"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57BB2D47" w14:textId="77777777" w:rsidR="00131888" w:rsidRPr="00131888" w:rsidRDefault="00131888" w:rsidP="00C243FC">
            <w:pPr>
              <w:keepNext/>
              <w:keepLines/>
              <w:spacing w:after="0"/>
              <w:rPr>
                <w:rFonts w:ascii="Arial" w:eastAsia="Times New Roman" w:hAnsi="Arial"/>
                <w:sz w:val="18"/>
                <w:highlight w:val="lightGray"/>
                <w:lang w:val="fr-FR" w:eastAsia="zh-CN"/>
              </w:rPr>
            </w:pPr>
            <w:r w:rsidRPr="00131888">
              <w:rPr>
                <w:rFonts w:ascii="Arial" w:eastAsia="Times New Roman" w:hAnsi="Arial" w:cs="Arial"/>
                <w:sz w:val="18"/>
                <w:highlight w:val="lightGray"/>
                <w:lang w:val="fr-FR" w:eastAsia="zh-CN"/>
              </w:rPr>
              <w:t>TDD configuration</w:t>
            </w:r>
          </w:p>
        </w:tc>
        <w:tc>
          <w:tcPr>
            <w:tcW w:w="1711" w:type="dxa"/>
            <w:tcBorders>
              <w:top w:val="single" w:sz="4" w:space="0" w:color="auto"/>
              <w:left w:val="single" w:sz="4" w:space="0" w:color="auto"/>
              <w:bottom w:val="nil"/>
              <w:right w:val="single" w:sz="4" w:space="0" w:color="auto"/>
            </w:tcBorders>
          </w:tcPr>
          <w:p w14:paraId="42C4F0A2"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85049A6"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B263421"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N/A</w:t>
            </w:r>
          </w:p>
        </w:tc>
      </w:tr>
      <w:tr w:rsidR="00131888" w:rsidRPr="00131888" w14:paraId="432BEC27" w14:textId="77777777" w:rsidTr="00C243FC">
        <w:trPr>
          <w:cantSplit/>
          <w:jc w:val="center"/>
        </w:trPr>
        <w:tc>
          <w:tcPr>
            <w:tcW w:w="2037" w:type="dxa"/>
            <w:tcBorders>
              <w:top w:val="nil"/>
              <w:left w:val="single" w:sz="4" w:space="0" w:color="auto"/>
              <w:bottom w:val="nil"/>
              <w:right w:val="single" w:sz="4" w:space="0" w:color="auto"/>
            </w:tcBorders>
          </w:tcPr>
          <w:p w14:paraId="26A6A400" w14:textId="77777777" w:rsidR="00131888" w:rsidRPr="00131888" w:rsidRDefault="00131888" w:rsidP="00C243FC">
            <w:pPr>
              <w:keepNext/>
              <w:keepLines/>
              <w:spacing w:after="0"/>
              <w:rPr>
                <w:rFonts w:ascii="Arial" w:eastAsia="Times New Roman" w:hAnsi="Arial"/>
                <w:sz w:val="18"/>
                <w:highlight w:val="lightGray"/>
                <w:lang w:val="fr-FR" w:eastAsia="zh-CN"/>
              </w:rPr>
            </w:pPr>
          </w:p>
        </w:tc>
        <w:tc>
          <w:tcPr>
            <w:tcW w:w="1711" w:type="dxa"/>
            <w:tcBorders>
              <w:top w:val="nil"/>
              <w:left w:val="single" w:sz="4" w:space="0" w:color="auto"/>
              <w:bottom w:val="nil"/>
              <w:right w:val="single" w:sz="4" w:space="0" w:color="auto"/>
            </w:tcBorders>
          </w:tcPr>
          <w:p w14:paraId="61EE5184"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EBA13AA"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3912B04"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Arial"/>
                <w:sz w:val="18"/>
                <w:highlight w:val="lightGray"/>
                <w:lang w:val="fr-FR" w:eastAsia="ja-JP"/>
              </w:rPr>
              <w:t>TDDConf.1.1</w:t>
            </w:r>
          </w:p>
        </w:tc>
      </w:tr>
      <w:tr w:rsidR="00131888" w:rsidRPr="00131888" w14:paraId="7141D0EE"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070F7AC0" w14:textId="77777777" w:rsidR="00131888" w:rsidRPr="00131888" w:rsidRDefault="00131888" w:rsidP="00C243FC">
            <w:pPr>
              <w:keepNext/>
              <w:keepLines/>
              <w:spacing w:after="0"/>
              <w:rPr>
                <w:rFonts w:ascii="Arial" w:eastAsia="Times New Roman" w:hAnsi="Arial"/>
                <w:sz w:val="18"/>
                <w:highlight w:val="lightGray"/>
                <w:lang w:val="fr-FR" w:eastAsia="zh-CN"/>
              </w:rPr>
            </w:pPr>
          </w:p>
        </w:tc>
        <w:tc>
          <w:tcPr>
            <w:tcW w:w="1711" w:type="dxa"/>
            <w:tcBorders>
              <w:top w:val="nil"/>
              <w:left w:val="single" w:sz="4" w:space="0" w:color="auto"/>
              <w:bottom w:val="single" w:sz="4" w:space="0" w:color="auto"/>
              <w:right w:val="single" w:sz="4" w:space="0" w:color="auto"/>
            </w:tcBorders>
          </w:tcPr>
          <w:p w14:paraId="77E4BE69"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D69B7DC"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BBF342E"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Arial"/>
                <w:sz w:val="18"/>
                <w:highlight w:val="lightGray"/>
                <w:lang w:val="fr-FR" w:eastAsia="ja-JP"/>
              </w:rPr>
              <w:t>TDDConf.2.1</w:t>
            </w:r>
          </w:p>
        </w:tc>
      </w:tr>
      <w:tr w:rsidR="00131888" w:rsidRPr="00131888" w14:paraId="5326C391" w14:textId="77777777" w:rsidTr="00C243FC">
        <w:trPr>
          <w:cantSplit/>
          <w:trHeight w:val="114"/>
          <w:jc w:val="center"/>
        </w:trPr>
        <w:tc>
          <w:tcPr>
            <w:tcW w:w="2037" w:type="dxa"/>
            <w:tcBorders>
              <w:top w:val="single" w:sz="4" w:space="0" w:color="auto"/>
              <w:left w:val="single" w:sz="4" w:space="0" w:color="auto"/>
              <w:bottom w:val="nil"/>
              <w:right w:val="single" w:sz="4" w:space="0" w:color="auto"/>
            </w:tcBorders>
            <w:hideMark/>
          </w:tcPr>
          <w:p w14:paraId="04F91CFF" w14:textId="77777777" w:rsidR="00131888" w:rsidRPr="00131888" w:rsidRDefault="00131888" w:rsidP="00C243FC">
            <w:pPr>
              <w:keepNext/>
              <w:keepLines/>
              <w:spacing w:after="0"/>
              <w:rPr>
                <w:rFonts w:ascii="Arial" w:eastAsia="Times New Roman" w:hAnsi="Arial"/>
                <w:sz w:val="18"/>
                <w:highlight w:val="lightGray"/>
                <w:lang w:val="fr-FR" w:eastAsia="zh-CN"/>
              </w:rPr>
            </w:pPr>
            <w:r w:rsidRPr="00131888">
              <w:rPr>
                <w:rFonts w:ascii="Arial" w:eastAsia="Times New Roman" w:hAnsi="Arial" w:cs="Arial"/>
                <w:sz w:val="18"/>
                <w:highlight w:val="lightGray"/>
                <w:lang w:val="fr-FR" w:eastAsia="en-GB"/>
              </w:rPr>
              <w:t>PDSCH Reference measurement channel</w:t>
            </w:r>
          </w:p>
        </w:tc>
        <w:tc>
          <w:tcPr>
            <w:tcW w:w="1711" w:type="dxa"/>
            <w:tcBorders>
              <w:top w:val="single" w:sz="4" w:space="0" w:color="auto"/>
              <w:left w:val="single" w:sz="4" w:space="0" w:color="auto"/>
              <w:bottom w:val="nil"/>
              <w:right w:val="single" w:sz="4" w:space="0" w:color="auto"/>
            </w:tcBorders>
          </w:tcPr>
          <w:p w14:paraId="63DA10B7"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FC03185"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B388A84"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SR.1.1 FDD</w:t>
            </w:r>
          </w:p>
        </w:tc>
      </w:tr>
      <w:tr w:rsidR="00131888" w:rsidRPr="00131888" w14:paraId="15D26318" w14:textId="77777777" w:rsidTr="00C243FC">
        <w:trPr>
          <w:cantSplit/>
          <w:trHeight w:val="113"/>
          <w:jc w:val="center"/>
        </w:trPr>
        <w:tc>
          <w:tcPr>
            <w:tcW w:w="2037" w:type="dxa"/>
            <w:tcBorders>
              <w:top w:val="nil"/>
              <w:left w:val="single" w:sz="4" w:space="0" w:color="auto"/>
              <w:bottom w:val="nil"/>
              <w:right w:val="single" w:sz="4" w:space="0" w:color="auto"/>
            </w:tcBorders>
          </w:tcPr>
          <w:p w14:paraId="112974CF" w14:textId="77777777" w:rsidR="00131888" w:rsidRPr="00131888" w:rsidRDefault="00131888" w:rsidP="00C243FC">
            <w:pPr>
              <w:keepNext/>
              <w:keepLines/>
              <w:spacing w:after="0"/>
              <w:rPr>
                <w:rFonts w:ascii="Arial" w:eastAsia="Times New Roman" w:hAnsi="Arial"/>
                <w:sz w:val="18"/>
                <w:highlight w:val="lightGray"/>
                <w:lang w:val="fr-FR" w:eastAsia="en-GB"/>
              </w:rPr>
            </w:pPr>
          </w:p>
        </w:tc>
        <w:tc>
          <w:tcPr>
            <w:tcW w:w="1711" w:type="dxa"/>
            <w:tcBorders>
              <w:top w:val="nil"/>
              <w:left w:val="single" w:sz="4" w:space="0" w:color="auto"/>
              <w:bottom w:val="nil"/>
              <w:right w:val="single" w:sz="4" w:space="0" w:color="auto"/>
            </w:tcBorders>
          </w:tcPr>
          <w:p w14:paraId="7E72E896"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51B5F6"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EBE4E65"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SR.1.1 TDD</w:t>
            </w:r>
          </w:p>
        </w:tc>
      </w:tr>
      <w:tr w:rsidR="00131888" w:rsidRPr="00131888" w14:paraId="2665FF3C" w14:textId="77777777" w:rsidTr="00C243FC">
        <w:trPr>
          <w:cantSplit/>
          <w:trHeight w:val="113"/>
          <w:jc w:val="center"/>
        </w:trPr>
        <w:tc>
          <w:tcPr>
            <w:tcW w:w="2037" w:type="dxa"/>
            <w:tcBorders>
              <w:top w:val="nil"/>
              <w:left w:val="single" w:sz="4" w:space="0" w:color="auto"/>
              <w:bottom w:val="single" w:sz="4" w:space="0" w:color="auto"/>
              <w:right w:val="single" w:sz="4" w:space="0" w:color="auto"/>
            </w:tcBorders>
          </w:tcPr>
          <w:p w14:paraId="4330407F" w14:textId="77777777" w:rsidR="00131888" w:rsidRPr="00131888" w:rsidRDefault="00131888" w:rsidP="00C243FC">
            <w:pPr>
              <w:keepNext/>
              <w:keepLines/>
              <w:spacing w:after="0"/>
              <w:rPr>
                <w:rFonts w:ascii="Arial" w:eastAsia="Times New Roman" w:hAnsi="Arial"/>
                <w:sz w:val="18"/>
                <w:highlight w:val="lightGray"/>
                <w:lang w:val="fr-FR" w:eastAsia="en-GB"/>
              </w:rPr>
            </w:pPr>
          </w:p>
        </w:tc>
        <w:tc>
          <w:tcPr>
            <w:tcW w:w="1711" w:type="dxa"/>
            <w:tcBorders>
              <w:top w:val="nil"/>
              <w:left w:val="single" w:sz="4" w:space="0" w:color="auto"/>
              <w:bottom w:val="single" w:sz="4" w:space="0" w:color="auto"/>
              <w:right w:val="single" w:sz="4" w:space="0" w:color="auto"/>
            </w:tcBorders>
          </w:tcPr>
          <w:p w14:paraId="2D272B7E"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BC5511"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E185448"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SR.2.1 TDD</w:t>
            </w:r>
          </w:p>
        </w:tc>
      </w:tr>
      <w:tr w:rsidR="00131888" w:rsidRPr="00131888" w14:paraId="045212FB"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31FD79AA" w14:textId="77777777" w:rsidR="00131888" w:rsidRPr="00131888" w:rsidRDefault="00131888" w:rsidP="00C243FC">
            <w:pPr>
              <w:keepNext/>
              <w:keepLines/>
              <w:spacing w:after="0"/>
              <w:rPr>
                <w:rFonts w:ascii="Arial" w:eastAsia="Times New Roman" w:hAnsi="Arial"/>
                <w:sz w:val="18"/>
                <w:highlight w:val="lightGray"/>
                <w:lang w:val="fr-FR" w:eastAsia="zh-CN"/>
              </w:rPr>
            </w:pPr>
            <w:r w:rsidRPr="00131888">
              <w:rPr>
                <w:rFonts w:ascii="Arial" w:eastAsia="Times New Roman" w:hAnsi="Arial" w:cs="v5.0.0"/>
                <w:sz w:val="18"/>
                <w:highlight w:val="lightGray"/>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64313291"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E6DCD46"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568E625"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CR.1.1 FDD</w:t>
            </w:r>
          </w:p>
        </w:tc>
      </w:tr>
      <w:tr w:rsidR="00131888" w:rsidRPr="00131888" w14:paraId="4FCB9C16" w14:textId="77777777" w:rsidTr="00C243FC">
        <w:trPr>
          <w:cantSplit/>
          <w:jc w:val="center"/>
        </w:trPr>
        <w:tc>
          <w:tcPr>
            <w:tcW w:w="2037" w:type="dxa"/>
            <w:tcBorders>
              <w:top w:val="nil"/>
              <w:left w:val="single" w:sz="4" w:space="0" w:color="auto"/>
              <w:bottom w:val="nil"/>
              <w:right w:val="single" w:sz="4" w:space="0" w:color="auto"/>
            </w:tcBorders>
          </w:tcPr>
          <w:p w14:paraId="5BAECC1F" w14:textId="77777777" w:rsidR="00131888" w:rsidRPr="00131888" w:rsidRDefault="00131888" w:rsidP="00C243FC">
            <w:pPr>
              <w:keepNext/>
              <w:keepLines/>
              <w:spacing w:after="0"/>
              <w:rPr>
                <w:rFonts w:ascii="Arial" w:eastAsia="Times New Roman" w:hAnsi="Arial"/>
                <w:sz w:val="18"/>
                <w:highlight w:val="lightGray"/>
                <w:lang w:val="fr-FR" w:eastAsia="zh-CN"/>
              </w:rPr>
            </w:pPr>
          </w:p>
        </w:tc>
        <w:tc>
          <w:tcPr>
            <w:tcW w:w="1711" w:type="dxa"/>
            <w:tcBorders>
              <w:top w:val="nil"/>
              <w:left w:val="single" w:sz="4" w:space="0" w:color="auto"/>
              <w:bottom w:val="nil"/>
              <w:right w:val="single" w:sz="4" w:space="0" w:color="auto"/>
            </w:tcBorders>
          </w:tcPr>
          <w:p w14:paraId="5BD9B027"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947C1C7"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0E1C190"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CR.1.1 TDD</w:t>
            </w:r>
          </w:p>
        </w:tc>
      </w:tr>
      <w:tr w:rsidR="00131888" w:rsidRPr="00131888" w14:paraId="1CC57CF8"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512FCB9D" w14:textId="77777777" w:rsidR="00131888" w:rsidRPr="00131888" w:rsidRDefault="00131888" w:rsidP="00C243FC">
            <w:pPr>
              <w:keepNext/>
              <w:keepLines/>
              <w:spacing w:after="0"/>
              <w:rPr>
                <w:rFonts w:ascii="Arial" w:eastAsia="Times New Roman" w:hAnsi="Arial"/>
                <w:sz w:val="18"/>
                <w:highlight w:val="lightGray"/>
                <w:lang w:val="fr-FR" w:eastAsia="zh-CN"/>
              </w:rPr>
            </w:pPr>
          </w:p>
        </w:tc>
        <w:tc>
          <w:tcPr>
            <w:tcW w:w="1711" w:type="dxa"/>
            <w:tcBorders>
              <w:top w:val="nil"/>
              <w:left w:val="single" w:sz="4" w:space="0" w:color="auto"/>
              <w:bottom w:val="single" w:sz="4" w:space="0" w:color="auto"/>
              <w:right w:val="single" w:sz="4" w:space="0" w:color="auto"/>
            </w:tcBorders>
          </w:tcPr>
          <w:p w14:paraId="31A314C9"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8613930"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4DBBBEF"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CR.2.1 TDD</w:t>
            </w:r>
          </w:p>
        </w:tc>
      </w:tr>
      <w:tr w:rsidR="00131888" w:rsidRPr="00131888" w14:paraId="67B1F638"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5F57F1F6" w14:textId="77777777" w:rsidR="00131888" w:rsidRPr="00131888" w:rsidRDefault="00131888" w:rsidP="00C243FC">
            <w:pPr>
              <w:keepNext/>
              <w:keepLines/>
              <w:spacing w:after="0"/>
              <w:rPr>
                <w:rFonts w:ascii="Arial" w:eastAsia="Times New Roman" w:hAnsi="Arial"/>
                <w:sz w:val="18"/>
                <w:highlight w:val="lightGray"/>
                <w:lang w:val="fr-FR" w:eastAsia="zh-CN"/>
              </w:rPr>
            </w:pPr>
            <w:r w:rsidRPr="00131888">
              <w:rPr>
                <w:rFonts w:ascii="Arial" w:eastAsia="Times New Roman" w:hAnsi="Arial" w:cs="v5.0.0"/>
                <w:sz w:val="18"/>
                <w:highlight w:val="lightGray"/>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4BEA493A"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080E42"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E17F22A"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CCR.1.1 FDD</w:t>
            </w:r>
          </w:p>
        </w:tc>
      </w:tr>
      <w:tr w:rsidR="00131888" w:rsidRPr="00131888" w14:paraId="57A98636" w14:textId="77777777" w:rsidTr="00C243FC">
        <w:trPr>
          <w:cantSplit/>
          <w:jc w:val="center"/>
        </w:trPr>
        <w:tc>
          <w:tcPr>
            <w:tcW w:w="2037" w:type="dxa"/>
            <w:tcBorders>
              <w:top w:val="nil"/>
              <w:left w:val="single" w:sz="4" w:space="0" w:color="auto"/>
              <w:bottom w:val="nil"/>
              <w:right w:val="single" w:sz="4" w:space="0" w:color="auto"/>
            </w:tcBorders>
          </w:tcPr>
          <w:p w14:paraId="313FAEB1" w14:textId="77777777" w:rsidR="00131888" w:rsidRPr="00131888" w:rsidRDefault="00131888" w:rsidP="00C243FC">
            <w:pPr>
              <w:keepNext/>
              <w:keepLines/>
              <w:spacing w:after="0"/>
              <w:rPr>
                <w:rFonts w:ascii="Arial" w:eastAsia="Times New Roman" w:hAnsi="Arial"/>
                <w:sz w:val="18"/>
                <w:highlight w:val="lightGray"/>
                <w:lang w:val="fr-FR" w:eastAsia="zh-CN"/>
              </w:rPr>
            </w:pPr>
          </w:p>
        </w:tc>
        <w:tc>
          <w:tcPr>
            <w:tcW w:w="1711" w:type="dxa"/>
            <w:tcBorders>
              <w:top w:val="nil"/>
              <w:left w:val="single" w:sz="4" w:space="0" w:color="auto"/>
              <w:bottom w:val="nil"/>
              <w:right w:val="single" w:sz="4" w:space="0" w:color="auto"/>
            </w:tcBorders>
          </w:tcPr>
          <w:p w14:paraId="731D88CD"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160BC5"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BCE629B"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CCR.1.1 TDD</w:t>
            </w:r>
          </w:p>
        </w:tc>
      </w:tr>
      <w:tr w:rsidR="00131888" w:rsidRPr="00131888" w14:paraId="6840C90D"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1D8E9E69" w14:textId="77777777" w:rsidR="00131888" w:rsidRPr="00131888" w:rsidRDefault="00131888" w:rsidP="00C243FC">
            <w:pPr>
              <w:keepNext/>
              <w:keepLines/>
              <w:spacing w:after="0"/>
              <w:rPr>
                <w:rFonts w:ascii="Arial" w:eastAsia="Times New Roman" w:hAnsi="Arial"/>
                <w:sz w:val="18"/>
                <w:highlight w:val="lightGray"/>
                <w:lang w:val="fr-FR" w:eastAsia="zh-CN"/>
              </w:rPr>
            </w:pPr>
          </w:p>
        </w:tc>
        <w:tc>
          <w:tcPr>
            <w:tcW w:w="1711" w:type="dxa"/>
            <w:tcBorders>
              <w:top w:val="nil"/>
              <w:left w:val="single" w:sz="4" w:space="0" w:color="auto"/>
              <w:bottom w:val="single" w:sz="4" w:space="0" w:color="auto"/>
              <w:right w:val="single" w:sz="4" w:space="0" w:color="auto"/>
            </w:tcBorders>
          </w:tcPr>
          <w:p w14:paraId="035FDEFE"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FFA5645"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1CC5E0D"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CCR.2.1 TDD</w:t>
            </w:r>
          </w:p>
        </w:tc>
      </w:tr>
      <w:tr w:rsidR="00131888" w:rsidRPr="00131888" w14:paraId="54317A26"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86DD7A2" w14:textId="77777777" w:rsidR="00131888" w:rsidRPr="00131888" w:rsidRDefault="00131888" w:rsidP="00C243FC">
            <w:pPr>
              <w:keepNext/>
              <w:keepLines/>
              <w:spacing w:after="0"/>
              <w:rPr>
                <w:rFonts w:ascii="Arial" w:eastAsia="Times New Roman" w:hAnsi="Arial"/>
                <w:sz w:val="18"/>
                <w:highlight w:val="lightGray"/>
                <w:lang w:val="fr-FR" w:eastAsia="en-GB"/>
              </w:rPr>
            </w:pPr>
            <w:r w:rsidRPr="00131888">
              <w:rPr>
                <w:rFonts w:ascii="Arial" w:eastAsia="Times New Roman" w:hAnsi="Arial" w:cs="Arial"/>
                <w:sz w:val="18"/>
                <w:highlight w:val="lightGray"/>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48F62882"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67CE815"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v4.2.0"/>
                <w:sz w:val="18"/>
                <w:highlight w:val="lightGray"/>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0E033D7"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Arial"/>
                <w:sz w:val="18"/>
                <w:highlight w:val="lightGray"/>
                <w:lang w:val="fr-FR" w:eastAsia="en-GB"/>
              </w:rPr>
              <w:t>OP.1</w:t>
            </w:r>
          </w:p>
        </w:tc>
      </w:tr>
      <w:tr w:rsidR="00131888" w:rsidRPr="00131888" w14:paraId="65E6DA7F"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927E2BE" w14:textId="77777777" w:rsidR="00131888" w:rsidRPr="00131888" w:rsidRDefault="00131888" w:rsidP="00C243FC">
            <w:pPr>
              <w:keepNext/>
              <w:keepLines/>
              <w:spacing w:after="0"/>
              <w:rPr>
                <w:rFonts w:ascii="Arial" w:eastAsia="Times New Roman" w:hAnsi="Arial"/>
                <w:sz w:val="18"/>
                <w:highlight w:val="lightGray"/>
                <w:lang w:val="fr-FR" w:eastAsia="zh-CN"/>
              </w:rPr>
            </w:pPr>
            <w:r w:rsidRPr="00131888">
              <w:rPr>
                <w:rFonts w:ascii="Arial" w:eastAsia="Times New Roman" w:hAnsi="Arial" w:cs="Arial"/>
                <w:sz w:val="18"/>
                <w:highlight w:val="lightGray"/>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A324BD1"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9384FD"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461C59C" w14:textId="77777777" w:rsidR="00131888" w:rsidRPr="00131888" w:rsidRDefault="00131888" w:rsidP="00C243FC">
            <w:pPr>
              <w:keepNext/>
              <w:keepLines/>
              <w:spacing w:after="0"/>
              <w:jc w:val="center"/>
              <w:rPr>
                <w:rFonts w:ascii="Arial" w:eastAsia="Times New Roman" w:hAnsi="Arial"/>
                <w:sz w:val="18"/>
                <w:highlight w:val="lightGray"/>
                <w:lang w:val="fr-FR" w:eastAsia="zh-CN"/>
              </w:rPr>
            </w:pPr>
            <w:r w:rsidRPr="00131888">
              <w:rPr>
                <w:rFonts w:ascii="Arial" w:eastAsia="Times New Roman" w:hAnsi="Arial" w:cs="Arial"/>
                <w:sz w:val="18"/>
                <w:highlight w:val="lightGray"/>
                <w:lang w:val="fr-FR" w:eastAsia="zh-CN"/>
              </w:rPr>
              <w:t>SMTC.1</w:t>
            </w:r>
          </w:p>
        </w:tc>
      </w:tr>
      <w:tr w:rsidR="00131888" w:rsidRPr="00131888" w14:paraId="5E09ADF0"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64591878"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en-GB"/>
              </w:rPr>
              <w:t>SSB configuration</w:t>
            </w:r>
          </w:p>
        </w:tc>
        <w:tc>
          <w:tcPr>
            <w:tcW w:w="1711" w:type="dxa"/>
            <w:tcBorders>
              <w:top w:val="single" w:sz="4" w:space="0" w:color="auto"/>
              <w:left w:val="single" w:sz="4" w:space="0" w:color="auto"/>
              <w:bottom w:val="nil"/>
              <w:right w:val="single" w:sz="4" w:space="0" w:color="auto"/>
            </w:tcBorders>
          </w:tcPr>
          <w:p w14:paraId="490CA7BB"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8B9F9B"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876BBA6" w14:textId="77777777" w:rsidR="00131888" w:rsidRPr="00131888" w:rsidRDefault="00131888" w:rsidP="00C243FC">
            <w:pPr>
              <w:keepNext/>
              <w:keepLines/>
              <w:spacing w:after="0"/>
              <w:jc w:val="center"/>
              <w:rPr>
                <w:rFonts w:ascii="Arial" w:eastAsia="Times New Roman" w:hAnsi="Arial"/>
                <w:sz w:val="18"/>
                <w:highlight w:val="lightGray"/>
                <w:lang w:val="fr-FR" w:eastAsia="zh-CN"/>
              </w:rPr>
            </w:pPr>
            <w:r w:rsidRPr="00131888">
              <w:rPr>
                <w:rFonts w:ascii="Arial" w:eastAsia="Times New Roman" w:hAnsi="Arial" w:cs="Arial"/>
                <w:sz w:val="18"/>
                <w:highlight w:val="lightGray"/>
                <w:lang w:val="fr-FR" w:eastAsia="zh-CN"/>
              </w:rPr>
              <w:t>SSB.1 FR1</w:t>
            </w:r>
          </w:p>
        </w:tc>
      </w:tr>
      <w:tr w:rsidR="00131888" w:rsidRPr="00131888" w14:paraId="7A3B7244" w14:textId="77777777" w:rsidTr="00C243FC">
        <w:trPr>
          <w:cantSplit/>
          <w:jc w:val="center"/>
        </w:trPr>
        <w:tc>
          <w:tcPr>
            <w:tcW w:w="2037" w:type="dxa"/>
            <w:tcBorders>
              <w:top w:val="nil"/>
              <w:left w:val="single" w:sz="4" w:space="0" w:color="auto"/>
              <w:bottom w:val="nil"/>
              <w:right w:val="single" w:sz="4" w:space="0" w:color="auto"/>
            </w:tcBorders>
          </w:tcPr>
          <w:p w14:paraId="3462B9D6" w14:textId="77777777" w:rsidR="00131888" w:rsidRPr="00131888" w:rsidRDefault="00131888" w:rsidP="00C243FC">
            <w:pPr>
              <w:keepNext/>
              <w:keepLines/>
              <w:spacing w:after="0"/>
              <w:rPr>
                <w:rFonts w:ascii="Arial" w:eastAsia="Times New Roman" w:hAnsi="Arial" w:cs="Arial"/>
                <w:sz w:val="18"/>
                <w:highlight w:val="lightGray"/>
                <w:lang w:val="fr-FR" w:eastAsia="zh-CN"/>
              </w:rPr>
            </w:pPr>
          </w:p>
        </w:tc>
        <w:tc>
          <w:tcPr>
            <w:tcW w:w="1711" w:type="dxa"/>
            <w:tcBorders>
              <w:top w:val="nil"/>
              <w:left w:val="single" w:sz="4" w:space="0" w:color="auto"/>
              <w:bottom w:val="nil"/>
              <w:right w:val="single" w:sz="4" w:space="0" w:color="auto"/>
            </w:tcBorders>
          </w:tcPr>
          <w:p w14:paraId="4A8024ED"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1157E4D"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09B2086" w14:textId="77777777" w:rsidR="00131888" w:rsidRPr="00131888" w:rsidRDefault="00131888" w:rsidP="00C243FC">
            <w:pPr>
              <w:keepNext/>
              <w:keepLines/>
              <w:spacing w:after="0"/>
              <w:jc w:val="center"/>
              <w:rPr>
                <w:rFonts w:ascii="Arial" w:eastAsia="Times New Roman" w:hAnsi="Arial"/>
                <w:sz w:val="18"/>
                <w:highlight w:val="lightGray"/>
                <w:lang w:val="fr-FR" w:eastAsia="zh-CN"/>
              </w:rPr>
            </w:pPr>
            <w:r w:rsidRPr="00131888">
              <w:rPr>
                <w:rFonts w:ascii="Arial" w:eastAsia="Times New Roman" w:hAnsi="Arial" w:cs="Arial"/>
                <w:sz w:val="18"/>
                <w:highlight w:val="lightGray"/>
                <w:lang w:val="fr-FR" w:eastAsia="en-GB"/>
              </w:rPr>
              <w:t>SSB.1 FR1</w:t>
            </w:r>
          </w:p>
        </w:tc>
      </w:tr>
      <w:tr w:rsidR="00131888" w:rsidRPr="00131888" w14:paraId="4B425A9C"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559BA6BE" w14:textId="77777777" w:rsidR="00131888" w:rsidRPr="00131888" w:rsidRDefault="00131888" w:rsidP="00C243FC">
            <w:pPr>
              <w:keepNext/>
              <w:keepLines/>
              <w:spacing w:after="0"/>
              <w:rPr>
                <w:rFonts w:ascii="Arial" w:eastAsia="Times New Roman" w:hAnsi="Arial" w:cs="Arial"/>
                <w:sz w:val="18"/>
                <w:highlight w:val="lightGray"/>
                <w:lang w:val="fr-FR" w:eastAsia="zh-CN"/>
              </w:rPr>
            </w:pPr>
          </w:p>
        </w:tc>
        <w:tc>
          <w:tcPr>
            <w:tcW w:w="1711" w:type="dxa"/>
            <w:tcBorders>
              <w:top w:val="nil"/>
              <w:left w:val="single" w:sz="4" w:space="0" w:color="auto"/>
              <w:bottom w:val="single" w:sz="4" w:space="0" w:color="auto"/>
              <w:right w:val="single" w:sz="4" w:space="0" w:color="auto"/>
            </w:tcBorders>
          </w:tcPr>
          <w:p w14:paraId="4F58B398"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8EEAFA1"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D46C10" w14:textId="77777777" w:rsidR="00131888" w:rsidRPr="00131888" w:rsidRDefault="00131888" w:rsidP="00C243FC">
            <w:pPr>
              <w:keepNext/>
              <w:keepLines/>
              <w:spacing w:after="0"/>
              <w:jc w:val="center"/>
              <w:rPr>
                <w:rFonts w:ascii="Arial" w:eastAsia="Times New Roman" w:hAnsi="Arial"/>
                <w:sz w:val="18"/>
                <w:highlight w:val="lightGray"/>
                <w:lang w:val="fr-FR" w:eastAsia="zh-CN"/>
              </w:rPr>
            </w:pPr>
            <w:r w:rsidRPr="00131888">
              <w:rPr>
                <w:rFonts w:ascii="Arial" w:eastAsia="Times New Roman" w:hAnsi="Arial" w:cs="Arial"/>
                <w:sz w:val="18"/>
                <w:highlight w:val="lightGray"/>
                <w:lang w:val="fr-FR" w:eastAsia="en-GB"/>
              </w:rPr>
              <w:t>SSB.2 FR1</w:t>
            </w:r>
          </w:p>
        </w:tc>
      </w:tr>
      <w:tr w:rsidR="00131888" w:rsidRPr="00131888" w14:paraId="170FD0DF"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B9AE05F"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0F9E8437"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42F471"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v4.2.0"/>
                <w:sz w:val="18"/>
                <w:highlight w:val="lightGray"/>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6A8714F"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zh-CN"/>
              </w:rPr>
              <w:t>DLBWP.0.1</w:t>
            </w:r>
          </w:p>
        </w:tc>
      </w:tr>
      <w:tr w:rsidR="00131888" w:rsidRPr="00131888" w14:paraId="1AFB33A0"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4CCC770"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F0BF804"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36939D"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v4.2.0"/>
                <w:sz w:val="18"/>
                <w:highlight w:val="lightGray"/>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DC99F90"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ULBWP.0.1</w:t>
            </w:r>
          </w:p>
        </w:tc>
      </w:tr>
      <w:tr w:rsidR="00131888" w:rsidRPr="00131888" w14:paraId="74B1BA05" w14:textId="77777777" w:rsidTr="00C243FC">
        <w:trPr>
          <w:cantSplit/>
          <w:jc w:val="center"/>
        </w:trPr>
        <w:tc>
          <w:tcPr>
            <w:tcW w:w="2037" w:type="dxa"/>
            <w:vMerge w:val="restart"/>
            <w:tcBorders>
              <w:top w:val="single" w:sz="4" w:space="0" w:color="auto"/>
              <w:left w:val="single" w:sz="4" w:space="0" w:color="auto"/>
              <w:right w:val="single" w:sz="4" w:space="0" w:color="auto"/>
            </w:tcBorders>
          </w:tcPr>
          <w:p w14:paraId="31F85293"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Qrxlevmin</w:t>
            </w:r>
          </w:p>
        </w:tc>
        <w:tc>
          <w:tcPr>
            <w:tcW w:w="1711" w:type="dxa"/>
            <w:vMerge w:val="restart"/>
            <w:tcBorders>
              <w:top w:val="single" w:sz="4" w:space="0" w:color="auto"/>
              <w:left w:val="single" w:sz="4" w:space="0" w:color="auto"/>
              <w:right w:val="single" w:sz="4" w:space="0" w:color="auto"/>
            </w:tcBorders>
          </w:tcPr>
          <w:p w14:paraId="1E8495E4"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hAnsi="Arial" w:cs="v4.2.0"/>
                <w:sz w:val="18"/>
                <w:highlight w:val="lightGray"/>
                <w:lang w:val="fr-FR"/>
              </w:rPr>
              <w:t>dBm/SCS</w:t>
            </w:r>
          </w:p>
        </w:tc>
        <w:tc>
          <w:tcPr>
            <w:tcW w:w="1419" w:type="dxa"/>
            <w:tcBorders>
              <w:top w:val="single" w:sz="4" w:space="0" w:color="auto"/>
              <w:left w:val="single" w:sz="4" w:space="0" w:color="auto"/>
              <w:bottom w:val="single" w:sz="4" w:space="0" w:color="auto"/>
              <w:right w:val="single" w:sz="4" w:space="0" w:color="auto"/>
            </w:tcBorders>
          </w:tcPr>
          <w:p w14:paraId="5F77000D"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hAnsi="Arial" w:cs="v4.2.0"/>
                <w:sz w:val="18"/>
                <w:highlight w:val="lightGray"/>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7349E3B6"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-140</w:t>
            </w:r>
          </w:p>
        </w:tc>
      </w:tr>
      <w:tr w:rsidR="00131888" w:rsidRPr="00131888" w14:paraId="0506199C" w14:textId="77777777" w:rsidTr="00C243FC">
        <w:trPr>
          <w:cantSplit/>
          <w:jc w:val="center"/>
        </w:trPr>
        <w:tc>
          <w:tcPr>
            <w:tcW w:w="2037" w:type="dxa"/>
            <w:vMerge/>
            <w:tcBorders>
              <w:left w:val="single" w:sz="4" w:space="0" w:color="auto"/>
              <w:bottom w:val="single" w:sz="4" w:space="0" w:color="auto"/>
              <w:right w:val="single" w:sz="4" w:space="0" w:color="auto"/>
            </w:tcBorders>
          </w:tcPr>
          <w:p w14:paraId="613A4A39" w14:textId="77777777" w:rsidR="00131888" w:rsidRPr="00131888" w:rsidRDefault="00131888" w:rsidP="00C243FC">
            <w:pPr>
              <w:keepNext/>
              <w:keepLines/>
              <w:spacing w:after="0"/>
              <w:rPr>
                <w:rFonts w:ascii="Arial" w:eastAsia="Times New Roman" w:hAnsi="Arial" w:cs="Arial"/>
                <w:sz w:val="18"/>
                <w:highlight w:val="lightGray"/>
                <w:lang w:val="fr-FR" w:eastAsia="zh-CN"/>
              </w:rPr>
            </w:pPr>
          </w:p>
        </w:tc>
        <w:tc>
          <w:tcPr>
            <w:tcW w:w="1711" w:type="dxa"/>
            <w:vMerge/>
            <w:tcBorders>
              <w:left w:val="single" w:sz="4" w:space="0" w:color="auto"/>
              <w:bottom w:val="single" w:sz="4" w:space="0" w:color="auto"/>
              <w:right w:val="single" w:sz="4" w:space="0" w:color="auto"/>
            </w:tcBorders>
          </w:tcPr>
          <w:p w14:paraId="143E6904"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94F7F0B"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hAnsi="Arial" w:cs="v4.2.0"/>
                <w:sz w:val="18"/>
                <w:highlight w:val="lightGray"/>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39C99280"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-137</w:t>
            </w:r>
          </w:p>
        </w:tc>
      </w:tr>
      <w:tr w:rsidR="00131888" w:rsidRPr="00131888" w14:paraId="76570D57"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561138BB"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6DBA4D93"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hAnsi="Arial" w:cs="v4.2.0"/>
                <w:sz w:val="18"/>
                <w:highlight w:val="lightGray"/>
                <w:lang w:val="fr-FR"/>
              </w:rPr>
              <w:t>dB</w:t>
            </w:r>
          </w:p>
        </w:tc>
        <w:tc>
          <w:tcPr>
            <w:tcW w:w="1419" w:type="dxa"/>
            <w:tcBorders>
              <w:top w:val="single" w:sz="4" w:space="0" w:color="auto"/>
              <w:left w:val="single" w:sz="4" w:space="0" w:color="auto"/>
              <w:bottom w:val="single" w:sz="4" w:space="0" w:color="auto"/>
              <w:right w:val="single" w:sz="4" w:space="0" w:color="auto"/>
            </w:tcBorders>
          </w:tcPr>
          <w:p w14:paraId="1F3EF2F8"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hAnsi="Arial" w:cs="v4.2.0"/>
                <w:sz w:val="18"/>
                <w:highlight w:val="lightGray"/>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CFBE398"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0</w:t>
            </w:r>
          </w:p>
        </w:tc>
      </w:tr>
      <w:tr w:rsidR="00131888" w:rsidRPr="00131888" w14:paraId="1D072F7A"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04A7BB9E"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31D55D5D"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hAnsi="Arial" w:cs="v4.2.0"/>
                <w:sz w:val="18"/>
                <w:highlight w:val="lightGray"/>
                <w:lang w:val="fr-FR"/>
              </w:rPr>
              <w:t>dB</w:t>
            </w:r>
          </w:p>
        </w:tc>
        <w:tc>
          <w:tcPr>
            <w:tcW w:w="1419" w:type="dxa"/>
            <w:tcBorders>
              <w:top w:val="single" w:sz="4" w:space="0" w:color="auto"/>
              <w:left w:val="single" w:sz="4" w:space="0" w:color="auto"/>
              <w:bottom w:val="single" w:sz="4" w:space="0" w:color="auto"/>
              <w:right w:val="single" w:sz="4" w:space="0" w:color="auto"/>
            </w:tcBorders>
          </w:tcPr>
          <w:p w14:paraId="616B7EC4"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hAnsi="Arial" w:cs="v4.2.0"/>
                <w:sz w:val="18"/>
                <w:highlight w:val="lightGray"/>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73EB1811"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0</w:t>
            </w:r>
          </w:p>
        </w:tc>
      </w:tr>
      <w:tr w:rsidR="00131888" w:rsidRPr="00131888" w14:paraId="46C893E9"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37B512FE"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38A6728A"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hAnsi="Arial" w:cs="v4.2.0"/>
                <w:sz w:val="18"/>
                <w:highlight w:val="lightGray"/>
                <w:lang w:val="fr-FR"/>
              </w:rPr>
              <w:t>dB</w:t>
            </w:r>
          </w:p>
        </w:tc>
        <w:tc>
          <w:tcPr>
            <w:tcW w:w="1419" w:type="dxa"/>
            <w:tcBorders>
              <w:top w:val="single" w:sz="4" w:space="0" w:color="auto"/>
              <w:left w:val="single" w:sz="4" w:space="0" w:color="auto"/>
              <w:bottom w:val="single" w:sz="4" w:space="0" w:color="auto"/>
              <w:right w:val="single" w:sz="4" w:space="0" w:color="auto"/>
            </w:tcBorders>
          </w:tcPr>
          <w:p w14:paraId="6484F0EC"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hAnsi="Arial" w:cs="v4.2.0"/>
                <w:sz w:val="18"/>
                <w:highlight w:val="lightGray"/>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5B1B70F0"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0</w:t>
            </w:r>
          </w:p>
        </w:tc>
      </w:tr>
      <w:tr w:rsidR="00131888" w:rsidRPr="00131888" w14:paraId="434D78DA"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17DF1AA1" w14:textId="77777777" w:rsidR="00131888" w:rsidRPr="00131888" w:rsidRDefault="00131888" w:rsidP="00C243FC">
            <w:pPr>
              <w:keepNext/>
              <w:keepLines/>
              <w:spacing w:after="0"/>
              <w:rPr>
                <w:rFonts w:ascii="Arial" w:hAnsi="Arial" w:cs="Arial"/>
                <w:sz w:val="18"/>
                <w:highlight w:val="lightGray"/>
                <w:lang w:val="fr-FR" w:eastAsia="zh-CN"/>
              </w:rPr>
            </w:pPr>
            <w:r w:rsidRPr="00131888">
              <w:rPr>
                <w:rFonts w:ascii="Arial" w:hAnsi="Arial" w:cs="Arial"/>
                <w:sz w:val="18"/>
                <w:highlight w:val="lightGray"/>
                <w:lang w:val="fr-FR" w:eastAsia="zh-CN"/>
              </w:rPr>
              <w:t>Cell_selection_and_</w:t>
            </w:r>
          </w:p>
          <w:p w14:paraId="650D42D1" w14:textId="77777777" w:rsidR="00131888" w:rsidRPr="00131888" w:rsidRDefault="00131888" w:rsidP="00C243FC">
            <w:pPr>
              <w:keepNext/>
              <w:keepLines/>
              <w:spacing w:after="0"/>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48C92BD5"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8A37766"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hAnsi="Arial" w:cs="v4.2.0"/>
                <w:sz w:val="18"/>
                <w:highlight w:val="lightGray"/>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22868E8"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SS-RSRP</w:t>
            </w:r>
          </w:p>
        </w:tc>
      </w:tr>
      <w:tr w:rsidR="00131888" w:rsidRPr="00131888" w14:paraId="7EF19A63"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0E22249B" w14:textId="77777777" w:rsidR="00131888" w:rsidRPr="00131888" w:rsidRDefault="00131888" w:rsidP="00C243FC">
            <w:pPr>
              <w:keepNext/>
              <w:keepLines/>
              <w:spacing w:after="0"/>
              <w:rPr>
                <w:rFonts w:ascii="Arial" w:eastAsia="Times New Roman" w:hAnsi="Arial"/>
                <w:sz w:val="18"/>
                <w:highlight w:val="lightGray"/>
                <w:lang w:val="fr-FR" w:eastAsia="en-GB"/>
              </w:rPr>
            </w:pPr>
            <w:r w:rsidRPr="00131888">
              <w:rPr>
                <w:rFonts w:ascii="Arial" w:hAnsi="Arial"/>
                <w:position w:val="-12"/>
                <w:sz w:val="18"/>
                <w:highlight w:val="lightGray"/>
                <w:lang w:val="fr-FR" w:eastAsia="en-GB"/>
              </w:rPr>
              <w:object w:dxaOrig="435" w:dyaOrig="435" w14:anchorId="1FAD0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22pt;height:22pt" o:ole="" fillcolor="window">
                  <v:imagedata r:id="rId7" o:title=""/>
                </v:shape>
                <o:OLEObject Type="Embed" ProgID="Equation.3" ShapeID="_x0000_i1054" DrawAspect="Content" ObjectID="_1729085292" r:id="rId8"/>
              </w:object>
            </w:r>
            <w:r w:rsidRPr="00131888">
              <w:rPr>
                <w:rFonts w:ascii="Arial" w:eastAsia="Times New Roman" w:hAnsi="Arial" w:cs="Arial"/>
                <w:sz w:val="18"/>
                <w:highlight w:val="lightGray"/>
                <w:lang w:val="fr-FR" w:eastAsia="en-GB"/>
              </w:rPr>
              <w:t xml:space="preserve"> </w:t>
            </w:r>
            <w:r w:rsidRPr="00131888">
              <w:rPr>
                <w:rFonts w:ascii="Arial" w:eastAsia="Times New Roman" w:hAnsi="Arial" w:cs="Arial"/>
                <w:sz w:val="18"/>
                <w:highlight w:val="lightGray"/>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4EE306E1"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768BC4E5"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B0D7941" w14:textId="77777777" w:rsidR="00131888" w:rsidRPr="00131888" w:rsidRDefault="00131888" w:rsidP="00C243FC">
            <w:pPr>
              <w:keepNext/>
              <w:keepLines/>
              <w:spacing w:after="0"/>
              <w:jc w:val="center"/>
              <w:rPr>
                <w:rFonts w:ascii="Arial" w:eastAsia="Times New Roman" w:hAnsi="Arial"/>
                <w:sz w:val="18"/>
                <w:highlight w:val="lightGray"/>
                <w:lang w:val="fr-FR" w:eastAsia="en-GB"/>
              </w:rPr>
            </w:pPr>
            <w:r w:rsidRPr="00131888">
              <w:rPr>
                <w:rFonts w:ascii="Arial" w:eastAsia="Times New Roman" w:hAnsi="Arial" w:cs="v4.2.0"/>
                <w:sz w:val="18"/>
                <w:highlight w:val="lightGray"/>
                <w:lang w:val="fr-FR" w:eastAsia="en-GB"/>
              </w:rPr>
              <w:t>-98</w:t>
            </w:r>
          </w:p>
        </w:tc>
      </w:tr>
      <w:tr w:rsidR="00131888" w:rsidRPr="00131888" w14:paraId="5531F090" w14:textId="77777777" w:rsidTr="00C243FC">
        <w:trPr>
          <w:cantSplit/>
          <w:jc w:val="center"/>
        </w:trPr>
        <w:tc>
          <w:tcPr>
            <w:tcW w:w="2037" w:type="dxa"/>
            <w:tcBorders>
              <w:top w:val="nil"/>
              <w:left w:val="single" w:sz="4" w:space="0" w:color="auto"/>
              <w:bottom w:val="nil"/>
              <w:right w:val="single" w:sz="4" w:space="0" w:color="auto"/>
            </w:tcBorders>
          </w:tcPr>
          <w:p w14:paraId="15BCB7D6" w14:textId="77777777" w:rsidR="00131888" w:rsidRPr="00131888" w:rsidRDefault="00131888" w:rsidP="00C243FC">
            <w:pPr>
              <w:keepNext/>
              <w:keepLines/>
              <w:spacing w:after="0"/>
              <w:rPr>
                <w:rFonts w:ascii="Arial" w:eastAsia="Times New Roman" w:hAnsi="Arial" w:cs="Arial"/>
                <w:sz w:val="18"/>
                <w:highlight w:val="lightGray"/>
                <w:lang w:val="fr-FR" w:eastAsia="en-GB"/>
              </w:rPr>
            </w:pPr>
          </w:p>
        </w:tc>
        <w:tc>
          <w:tcPr>
            <w:tcW w:w="1711" w:type="dxa"/>
            <w:tcBorders>
              <w:top w:val="nil"/>
              <w:left w:val="single" w:sz="4" w:space="0" w:color="auto"/>
              <w:bottom w:val="nil"/>
              <w:right w:val="single" w:sz="4" w:space="0" w:color="auto"/>
            </w:tcBorders>
          </w:tcPr>
          <w:p w14:paraId="03E54791"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DF72958"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DF9DA20"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-98</w:t>
            </w:r>
          </w:p>
        </w:tc>
      </w:tr>
      <w:tr w:rsidR="00131888" w:rsidRPr="00131888" w14:paraId="3E6F5FFB"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77E6B693" w14:textId="77777777" w:rsidR="00131888" w:rsidRPr="00131888" w:rsidRDefault="00131888" w:rsidP="00C243FC">
            <w:pPr>
              <w:keepNext/>
              <w:keepLines/>
              <w:spacing w:after="0"/>
              <w:rPr>
                <w:rFonts w:ascii="Arial" w:eastAsia="Times New Roman" w:hAnsi="Arial"/>
                <w:sz w:val="18"/>
                <w:highlight w:val="lightGray"/>
                <w:lang w:val="fr-FR" w:eastAsia="en-GB"/>
              </w:rPr>
            </w:pPr>
          </w:p>
        </w:tc>
        <w:tc>
          <w:tcPr>
            <w:tcW w:w="1711" w:type="dxa"/>
            <w:tcBorders>
              <w:top w:val="nil"/>
              <w:left w:val="single" w:sz="4" w:space="0" w:color="auto"/>
              <w:bottom w:val="single" w:sz="4" w:space="0" w:color="auto"/>
              <w:right w:val="single" w:sz="4" w:space="0" w:color="auto"/>
            </w:tcBorders>
          </w:tcPr>
          <w:p w14:paraId="68F725AD"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C6D5CD9"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8FEC77"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-95</w:t>
            </w:r>
          </w:p>
        </w:tc>
      </w:tr>
      <w:tr w:rsidR="00131888" w:rsidRPr="00131888" w14:paraId="7A409E83"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51C1F65A" w14:textId="77777777" w:rsidR="00131888" w:rsidRPr="00131888" w:rsidRDefault="00131888" w:rsidP="00C243FC">
            <w:pPr>
              <w:keepNext/>
              <w:keepLines/>
              <w:spacing w:after="0"/>
              <w:rPr>
                <w:rFonts w:ascii="Arial" w:eastAsia="Times New Roman" w:hAnsi="Arial"/>
                <w:sz w:val="18"/>
                <w:highlight w:val="lightGray"/>
                <w:lang w:val="fr-FR" w:eastAsia="en-GB"/>
              </w:rPr>
            </w:pPr>
            <w:r w:rsidRPr="00131888">
              <w:rPr>
                <w:rFonts w:ascii="Arial" w:hAnsi="Arial"/>
                <w:position w:val="-12"/>
                <w:sz w:val="18"/>
                <w:highlight w:val="lightGray"/>
                <w:lang w:val="fr-FR" w:eastAsia="en-GB"/>
              </w:rPr>
              <w:object w:dxaOrig="435" w:dyaOrig="435" w14:anchorId="4C27E042">
                <v:shape id="_x0000_i1055" type="#_x0000_t75" style="width:22pt;height:22pt" o:ole="" fillcolor="window">
                  <v:imagedata r:id="rId7" o:title=""/>
                </v:shape>
                <o:OLEObject Type="Embed" ProgID="Equation.3" ShapeID="_x0000_i1055" DrawAspect="Content" ObjectID="_1729085293" r:id="rId9"/>
              </w:object>
            </w:r>
            <w:r w:rsidRPr="00131888">
              <w:rPr>
                <w:rFonts w:ascii="Arial" w:eastAsia="Times New Roman" w:hAnsi="Arial" w:cs="Arial"/>
                <w:sz w:val="18"/>
                <w:highlight w:val="lightGray"/>
                <w:lang w:val="fr-FR" w:eastAsia="en-GB"/>
              </w:rPr>
              <w:t xml:space="preserve"> </w:t>
            </w:r>
            <w:r w:rsidRPr="00131888">
              <w:rPr>
                <w:rFonts w:ascii="Arial" w:eastAsia="Times New Roman" w:hAnsi="Arial" w:cs="Arial"/>
                <w:sz w:val="18"/>
                <w:highlight w:val="lightGray"/>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1914B031"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dBm/15 kHz</w:t>
            </w:r>
          </w:p>
        </w:tc>
        <w:tc>
          <w:tcPr>
            <w:tcW w:w="1419" w:type="dxa"/>
            <w:tcBorders>
              <w:top w:val="single" w:sz="4" w:space="0" w:color="auto"/>
              <w:left w:val="single" w:sz="4" w:space="0" w:color="auto"/>
              <w:bottom w:val="single" w:sz="4" w:space="0" w:color="auto"/>
              <w:right w:val="single" w:sz="4" w:space="0" w:color="auto"/>
            </w:tcBorders>
            <w:hideMark/>
          </w:tcPr>
          <w:p w14:paraId="49B804F1"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3A273C8" w14:textId="77777777" w:rsidR="00131888" w:rsidRPr="00131888" w:rsidRDefault="00131888" w:rsidP="00C243FC">
            <w:pPr>
              <w:keepNext/>
              <w:keepLines/>
              <w:spacing w:after="0"/>
              <w:jc w:val="center"/>
              <w:rPr>
                <w:rFonts w:ascii="Arial" w:eastAsia="Times New Roman" w:hAnsi="Arial"/>
                <w:sz w:val="18"/>
                <w:highlight w:val="lightGray"/>
                <w:lang w:val="fr-FR" w:eastAsia="en-GB"/>
              </w:rPr>
            </w:pPr>
            <w:r w:rsidRPr="00131888">
              <w:rPr>
                <w:rFonts w:ascii="Arial" w:eastAsia="Times New Roman" w:hAnsi="Arial" w:cs="v4.2.0"/>
                <w:sz w:val="18"/>
                <w:highlight w:val="lightGray"/>
                <w:lang w:val="fr-FR" w:eastAsia="en-GB"/>
              </w:rPr>
              <w:t>-98</w:t>
            </w:r>
          </w:p>
        </w:tc>
      </w:tr>
      <w:tr w:rsidR="00131888" w:rsidRPr="00131888" w14:paraId="05452684" w14:textId="77777777" w:rsidTr="00C243FC">
        <w:trPr>
          <w:cantSplit/>
          <w:jc w:val="center"/>
        </w:trPr>
        <w:tc>
          <w:tcPr>
            <w:tcW w:w="2037" w:type="dxa"/>
            <w:tcBorders>
              <w:top w:val="nil"/>
              <w:left w:val="single" w:sz="4" w:space="0" w:color="auto"/>
              <w:bottom w:val="nil"/>
              <w:right w:val="single" w:sz="4" w:space="0" w:color="auto"/>
            </w:tcBorders>
          </w:tcPr>
          <w:p w14:paraId="1C0E0625" w14:textId="77777777" w:rsidR="00131888" w:rsidRPr="00131888" w:rsidRDefault="00131888" w:rsidP="00C243FC">
            <w:pPr>
              <w:keepNext/>
              <w:keepLines/>
              <w:spacing w:after="0"/>
              <w:rPr>
                <w:rFonts w:ascii="Arial" w:eastAsia="Times New Roman" w:hAnsi="Arial" w:cs="Arial"/>
                <w:sz w:val="18"/>
                <w:highlight w:val="lightGray"/>
                <w:lang w:val="fr-FR" w:eastAsia="en-GB"/>
              </w:rPr>
            </w:pPr>
          </w:p>
        </w:tc>
        <w:tc>
          <w:tcPr>
            <w:tcW w:w="1711" w:type="dxa"/>
            <w:tcBorders>
              <w:top w:val="nil"/>
              <w:left w:val="single" w:sz="4" w:space="0" w:color="auto"/>
              <w:bottom w:val="nil"/>
              <w:right w:val="single" w:sz="4" w:space="0" w:color="auto"/>
            </w:tcBorders>
          </w:tcPr>
          <w:p w14:paraId="610E8B56"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04508A"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2, 5</w:t>
            </w:r>
          </w:p>
        </w:tc>
        <w:tc>
          <w:tcPr>
            <w:tcW w:w="4013" w:type="dxa"/>
            <w:gridSpan w:val="3"/>
            <w:tcBorders>
              <w:top w:val="nil"/>
              <w:left w:val="single" w:sz="4" w:space="0" w:color="auto"/>
              <w:bottom w:val="nil"/>
              <w:right w:val="single" w:sz="4" w:space="0" w:color="auto"/>
            </w:tcBorders>
          </w:tcPr>
          <w:p w14:paraId="6E927FFE"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r>
      <w:tr w:rsidR="00131888" w:rsidRPr="00131888" w14:paraId="274CACE0"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48E35784" w14:textId="77777777" w:rsidR="00131888" w:rsidRPr="00131888" w:rsidRDefault="00131888" w:rsidP="00C243FC">
            <w:pPr>
              <w:keepNext/>
              <w:keepLines/>
              <w:spacing w:after="0"/>
              <w:rPr>
                <w:rFonts w:ascii="Arial" w:eastAsia="Times New Roman" w:hAnsi="Arial"/>
                <w:sz w:val="18"/>
                <w:highlight w:val="lightGray"/>
                <w:lang w:val="fr-FR" w:eastAsia="en-GB"/>
              </w:rPr>
            </w:pPr>
          </w:p>
        </w:tc>
        <w:tc>
          <w:tcPr>
            <w:tcW w:w="1711" w:type="dxa"/>
            <w:tcBorders>
              <w:top w:val="nil"/>
              <w:left w:val="single" w:sz="4" w:space="0" w:color="auto"/>
              <w:bottom w:val="single" w:sz="4" w:space="0" w:color="auto"/>
              <w:right w:val="single" w:sz="4" w:space="0" w:color="auto"/>
            </w:tcBorders>
          </w:tcPr>
          <w:p w14:paraId="54A13A52"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8472DAF"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3, 6</w:t>
            </w:r>
          </w:p>
        </w:tc>
        <w:tc>
          <w:tcPr>
            <w:tcW w:w="4013" w:type="dxa"/>
            <w:gridSpan w:val="3"/>
            <w:tcBorders>
              <w:top w:val="nil"/>
              <w:left w:val="single" w:sz="4" w:space="0" w:color="auto"/>
              <w:bottom w:val="single" w:sz="4" w:space="0" w:color="auto"/>
              <w:right w:val="single" w:sz="4" w:space="0" w:color="auto"/>
            </w:tcBorders>
          </w:tcPr>
          <w:p w14:paraId="6DB080DE"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r>
      <w:tr w:rsidR="00131888" w:rsidRPr="00131888" w14:paraId="5BF730C9"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90DA54" w14:textId="77777777" w:rsidR="00131888" w:rsidRPr="00131888" w:rsidRDefault="00131888" w:rsidP="00C243FC">
            <w:pPr>
              <w:keepNext/>
              <w:keepLines/>
              <w:spacing w:after="0"/>
              <w:rPr>
                <w:rFonts w:ascii="Arial" w:eastAsia="Times New Roman" w:hAnsi="Arial"/>
                <w:sz w:val="18"/>
                <w:highlight w:val="lightGray"/>
                <w:lang w:val="fr-FR" w:eastAsia="en-GB"/>
              </w:rPr>
            </w:pPr>
            <w:r w:rsidRPr="00131888">
              <w:rPr>
                <w:rFonts w:ascii="Arial" w:hAnsi="Arial"/>
                <w:position w:val="-12"/>
                <w:sz w:val="18"/>
                <w:highlight w:val="lightGray"/>
                <w:lang w:val="fr-FR" w:eastAsia="en-GB"/>
              </w:rPr>
              <w:object w:dxaOrig="855" w:dyaOrig="285" w14:anchorId="30D32E73">
                <v:shape id="_x0000_i1056" type="#_x0000_t75" style="width:42.5pt;height:14pt" o:ole="" fillcolor="window">
                  <v:imagedata r:id="rId10" o:title=""/>
                </v:shape>
                <o:OLEObject Type="Embed" ProgID="Equation.3" ShapeID="_x0000_i1056" DrawAspect="Content" ObjectID="_1729085294" r:id="rId11"/>
              </w:object>
            </w:r>
          </w:p>
        </w:tc>
        <w:tc>
          <w:tcPr>
            <w:tcW w:w="1711" w:type="dxa"/>
            <w:tcBorders>
              <w:top w:val="single" w:sz="4" w:space="0" w:color="auto"/>
              <w:left w:val="single" w:sz="4" w:space="0" w:color="auto"/>
              <w:bottom w:val="single" w:sz="4" w:space="0" w:color="auto"/>
              <w:right w:val="single" w:sz="4" w:space="0" w:color="auto"/>
            </w:tcBorders>
            <w:hideMark/>
          </w:tcPr>
          <w:p w14:paraId="271490E6"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
          <w:p w14:paraId="5B078CDD"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1, 2, 3, 4, 5, 6</w:t>
            </w:r>
          </w:p>
          <w:p w14:paraId="4BB3D4CC"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p>
          <w:p w14:paraId="4CF78022"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4DFB7304" w14:textId="77777777" w:rsidR="00131888" w:rsidRPr="00131888" w:rsidRDefault="00131888" w:rsidP="00C243FC">
            <w:pPr>
              <w:keepNext/>
              <w:keepLines/>
              <w:spacing w:after="0"/>
              <w:jc w:val="center"/>
              <w:rPr>
                <w:rFonts w:ascii="Arial" w:eastAsia="Times New Roman" w:hAnsi="Arial"/>
                <w:sz w:val="18"/>
                <w:highlight w:val="lightGray"/>
                <w:lang w:val="fr-FR" w:eastAsia="en-GB"/>
              </w:rPr>
            </w:pPr>
            <w:r w:rsidRPr="00131888">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4278320D"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824EF26"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-4</w:t>
            </w:r>
          </w:p>
        </w:tc>
      </w:tr>
      <w:tr w:rsidR="00131888" w:rsidRPr="00131888" w14:paraId="09768E02"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tcPr>
          <w:p w14:paraId="351780C3" w14:textId="1E80B598" w:rsidR="00131888" w:rsidRPr="00131888" w:rsidRDefault="00131888" w:rsidP="00C243FC">
            <w:pPr>
              <w:keepNext/>
              <w:keepLines/>
              <w:spacing w:after="0"/>
              <w:jc w:val="both"/>
              <w:rPr>
                <w:rFonts w:ascii="Arial" w:eastAsia="Times New Roman" w:hAnsi="Arial" w:cs="Arial"/>
                <w:sz w:val="18"/>
                <w:highlight w:val="lightGray"/>
                <w:lang w:val="fr-FR" w:eastAsia="en-GB"/>
              </w:rPr>
            </w:pPr>
            <w:r w:rsidRPr="00131888">
              <w:rPr>
                <w:highlight w:val="lightGray"/>
              </w:rPr>
              <w:pict w14:anchorId="12E60CAB">
                <v:shape id="_x0000_i1062" type="#_x0000_t75" style="width:26.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7D7C3A&quot;/&gt;&lt;wsp:rsid wsp:val=&quot;000027BE&quot;/&gt;&lt;wsp:rsid wsp:val=&quot;00002D44&quot;/&gt;&lt;wsp:rsid wsp:val=&quot;00005187&quot;/&gt;&lt;wsp:rsid wsp:val=&quot;0000779E&quot;/&gt;&lt;wsp:rsid wsp:val=&quot;00010E1B&quot;/&gt;&lt;wsp:rsid wsp:val=&quot;000110A9&quot;/&gt;&lt;wsp:rsid wsp:val=&quot;00011734&quot;/&gt;&lt;wsp:rsid wsp:val=&quot;00022DC7&quot;/&gt;&lt;wsp:rsid wsp:val=&quot;00024790&quot;/&gt;&lt;wsp:rsid wsp:val=&quot;00025EBE&quot;/&gt;&lt;wsp:rsid wsp:val=&quot;00025F8C&quot;/&gt;&lt;wsp:rsid wsp:val=&quot;00026F12&quot;/&gt;&lt;wsp:rsid wsp:val=&quot;00027D6E&quot;/&gt;&lt;wsp:rsid wsp:val=&quot;00027E6C&quot;/&gt;&lt;wsp:rsid wsp:val=&quot;00030D2E&quot;/&gt;&lt;wsp:rsid wsp:val=&quot;00031ADF&quot;/&gt;&lt;wsp:rsid wsp:val=&quot;00032375&quot;/&gt;&lt;wsp:rsid wsp:val=&quot;00032E2D&quot;/&gt;&lt;wsp:rsid wsp:val=&quot;000400BB&quot;/&gt;&lt;wsp:rsid wsp:val=&quot;000404DA&quot;/&gt;&lt;wsp:rsid wsp:val=&quot;000410CE&quot;/&gt;&lt;wsp:rsid wsp:val=&quot;000439DF&quot;/&gt;&lt;wsp:rsid wsp:val=&quot;00043CE1&quot;/&gt;&lt;wsp:rsid wsp:val=&quot;00045184&quot;/&gt;&lt;wsp:rsid wsp:val=&quot;00045A43&quot;/&gt;&lt;wsp:rsid wsp:val=&quot;00047A44&quot;/&gt;&lt;wsp:rsid wsp:val=&quot;00051A1C&quot;/&gt;&lt;wsp:rsid wsp:val=&quot;0005329F&quot;/&gt;&lt;wsp:rsid wsp:val=&quot;0005483F&quot;/&gt;&lt;wsp:rsid wsp:val=&quot;00056E33&quot;/&gt;&lt;wsp:rsid wsp:val=&quot;00057D85&quot;/&gt;&lt;wsp:rsid wsp:val=&quot;00061649&quot;/&gt;&lt;wsp:rsid wsp:val=&quot;00062322&quot;/&gt;&lt;wsp:rsid wsp:val=&quot;00063CB7&quot;/&gt;&lt;wsp:rsid wsp:val=&quot;00064170&quot;/&gt;&lt;wsp:rsid wsp:val=&quot;00064957&quot;/&gt;&lt;wsp:rsid wsp:val=&quot;00064BBF&quot;/&gt;&lt;wsp:rsid wsp:val=&quot;00067C58&quot;/&gt;&lt;wsp:rsid wsp:val=&quot;00071F41&quot;/&gt;&lt;wsp:rsid wsp:val=&quot;00073720&quot;/&gt;&lt;wsp:rsid wsp:val=&quot;00073947&quot;/&gt;&lt;wsp:rsid wsp:val=&quot;00077EDB&quot;/&gt;&lt;wsp:rsid wsp:val=&quot;00081A94&quot;/&gt;&lt;wsp:rsid wsp:val=&quot;000834B4&quot;/&gt;&lt;wsp:rsid wsp:val=&quot;00083D32&quot;/&gt;&lt;wsp:rsid wsp:val=&quot;000856B4&quot;/&gt;&lt;wsp:rsid wsp:val=&quot;00086E12&quot;/&gt;&lt;wsp:rsid wsp:val=&quot;000879B8&quot;/&gt;&lt;wsp:rsid wsp:val=&quot;00093903&quot;/&gt;&lt;wsp:rsid wsp:val=&quot;00095246&quot;/&gt;&lt;wsp:rsid wsp:val=&quot;00095CC0&quot;/&gt;&lt;wsp:rsid wsp:val=&quot;00096173&quot;/&gt;&lt;wsp:rsid wsp:val=&quot;000A0D8F&quot;/&gt;&lt;wsp:rsid wsp:val=&quot;000A1017&quot;/&gt;&lt;wsp:rsid wsp:val=&quot;000A1E6E&quot;/&gt;&lt;wsp:rsid wsp:val=&quot;000A3401&quot;/&gt;&lt;wsp:rsid wsp:val=&quot;000A41E3&quot;/&gt;&lt;wsp:rsid wsp:val=&quot;000B2EDB&quot;/&gt;&lt;wsp:rsid wsp:val=&quot;000B38CE&quot;/&gt;&lt;wsp:rsid wsp:val=&quot;000B54CF&quot;/&gt;&lt;wsp:rsid wsp:val=&quot;000B62C0&quot;/&gt;&lt;wsp:rsid wsp:val=&quot;000C0426&quot;/&gt;&lt;wsp:rsid wsp:val=&quot;000C1392&quot;/&gt;&lt;wsp:rsid wsp:val=&quot;000C208C&quot;/&gt;&lt;wsp:rsid wsp:val=&quot;000C25DF&quot;/&gt;&lt;wsp:rsid wsp:val=&quot;000C43F9&quot;/&gt;&lt;wsp:rsid wsp:val=&quot;000C47E4&quot;/&gt;&lt;wsp:rsid wsp:val=&quot;000C4F3F&quot;/&gt;&lt;wsp:rsid wsp:val=&quot;000C57B6&quot;/&gt;&lt;wsp:rsid wsp:val=&quot;000C57D3&quot;/&gt;&lt;wsp:rsid wsp:val=&quot;000C65BA&quot;/&gt;&lt;wsp:rsid wsp:val=&quot;000C6DFB&quot;/&gt;&lt;wsp:rsid wsp:val=&quot;000D0665&quot;/&gt;&lt;wsp:rsid wsp:val=&quot;000D0EC8&quot;/&gt;&lt;wsp:rsid wsp:val=&quot;000D3533&quot;/&gt;&lt;wsp:rsid wsp:val=&quot;000D43F5&quot;/&gt;&lt;wsp:rsid wsp:val=&quot;000D5CAB&quot;/&gt;&lt;wsp:rsid wsp:val=&quot;000D5E16&quot;/&gt;&lt;wsp:rsid wsp:val=&quot;000D642B&quot;/&gt;&lt;wsp:rsid wsp:val=&quot;000D7F26&quot;/&gt;&lt;wsp:rsid wsp:val=&quot;000E0124&quot;/&gt;&lt;wsp:rsid wsp:val=&quot;000E31E6&quot;/&gt;&lt;wsp:rsid wsp:val=&quot;000F02DC&quot;/&gt;&lt;wsp:rsid wsp:val=&quot;000F291C&quot;/&gt;&lt;wsp:rsid wsp:val=&quot;000F2CFC&quot;/&gt;&lt;wsp:rsid wsp:val=&quot;000F4964&quot;/&gt;&lt;wsp:rsid wsp:val=&quot;000F4A3A&quot;/&gt;&lt;wsp:rsid wsp:val=&quot;000F52A6&quot;/&gt;&lt;wsp:rsid wsp:val=&quot;000F73FA&quot;/&gt;&lt;wsp:rsid wsp:val=&quot;00100324&quot;/&gt;&lt;wsp:rsid wsp:val=&quot;001032A8&quot;/&gt;&lt;wsp:rsid wsp:val=&quot;001042E9&quot;/&gt;&lt;wsp:rsid wsp:val=&quot;00106EBC&quot;/&gt;&lt;wsp:rsid wsp:val=&quot;0011308A&quot;/&gt;&lt;wsp:rsid wsp:val=&quot;001149E0&quot;/&gt;&lt;wsp:rsid wsp:val=&quot;00115E4E&quot;/&gt;&lt;wsp:rsid wsp:val=&quot;001166C0&quot;/&gt;&lt;wsp:rsid wsp:val=&quot;00117150&quot;/&gt;&lt;wsp:rsid wsp:val=&quot;00117A27&quot;/&gt;&lt;wsp:rsid wsp:val=&quot;00117D5C&quot;/&gt;&lt;wsp:rsid wsp:val=&quot;001207B0&quot;/&gt;&lt;wsp:rsid wsp:val=&quot;00122BEC&quot;/&gt;&lt;wsp:rsid wsp:val=&quot;00123EEA&quot;/&gt;&lt;wsp:rsid wsp:val=&quot;001243A1&quot;/&gt;&lt;wsp:rsid wsp:val=&quot;0012510C&quot;/&gt;&lt;wsp:rsid wsp:val=&quot;00125669&quot;/&gt;&lt;wsp:rsid wsp:val=&quot;00131888&quot;/&gt;&lt;wsp:rsid wsp:val=&quot;00131E21&quot;/&gt;&lt;wsp:rsid wsp:val=&quot;00132F45&quot;/&gt;&lt;wsp:rsid wsp:val=&quot;00135CF4&quot;/&gt;&lt;wsp:rsid wsp:val=&quot;00135DB8&quot;/&gt;&lt;wsp:rsid wsp:val=&quot;001369B2&quot;/&gt;&lt;wsp:rsid wsp:val=&quot;001401C8&quot;/&gt;&lt;wsp:rsid wsp:val=&quot;001414E4&quot;/&gt;&lt;wsp:rsid wsp:val=&quot;001437B8&quot;/&gt;&lt;wsp:rsid wsp:val=&quot;0014507E&quot;/&gt;&lt;wsp:rsid wsp:val=&quot;00145C19&quot;/&gt;&lt;wsp:rsid wsp:val=&quot;001466A9&quot;/&gt;&lt;wsp:rsid wsp:val=&quot;00146B57&quot;/&gt;&lt;wsp:rsid wsp:val=&quot;00151371&quot;/&gt;&lt;wsp:rsid wsp:val=&quot;00151599&quot;/&gt;&lt;wsp:rsid wsp:val=&quot;00152CDA&quot;/&gt;&lt;wsp:rsid wsp:val=&quot;00153960&quot;/&gt;&lt;wsp:rsid wsp:val=&quot;001542BB&quot;/&gt;&lt;wsp:rsid wsp:val=&quot;001564F6&quot;/&gt;&lt;wsp:rsid wsp:val=&quot;0015746D&quot;/&gt;&lt;wsp:rsid wsp:val=&quot;00160199&quot;/&gt;&lt;wsp:rsid wsp:val=&quot;00163EA3&quot;/&gt;&lt;wsp:rsid wsp:val=&quot;00165E50&quot;/&gt;&lt;wsp:rsid wsp:val=&quot;00166042&quot;/&gt;&lt;wsp:rsid wsp:val=&quot;00171BAB&quot;/&gt;&lt;wsp:rsid wsp:val=&quot;00173053&quot;/&gt;&lt;wsp:rsid wsp:val=&quot;001733B5&quot;/&gt;&lt;wsp:rsid wsp:val=&quot;001748CC&quot;/&gt;&lt;wsp:rsid wsp:val=&quot;001755BD&quot;/&gt;&lt;wsp:rsid wsp:val=&quot;001767C6&quot;/&gt;&lt;wsp:rsid wsp:val=&quot;001818F5&quot;/&gt;&lt;wsp:rsid wsp:val=&quot;001824DC&quot;/&gt;&lt;wsp:rsid wsp:val=&quot;00183510&quot;/&gt;&lt;wsp:rsid wsp:val=&quot;0018517C&quot;/&gt;&lt;wsp:rsid wsp:val=&quot;00186A12&quot;/&gt;&lt;wsp:rsid wsp:val=&quot;00186BC6&quot;/&gt;&lt;wsp:rsid wsp:val=&quot;0019278D&quot;/&gt;&lt;wsp:rsid wsp:val=&quot;001943F1&quot;/&gt;&lt;wsp:rsid wsp:val=&quot;00196266&quot;/&gt;&lt;wsp:rsid wsp:val=&quot;00196E43&quot;/&gt;&lt;wsp:rsid wsp:val=&quot;001972F9&quot;/&gt;&lt;wsp:rsid wsp:val=&quot;001A4741&quot;/&gt;&lt;wsp:rsid wsp:val=&quot;001A6647&quot;/&gt;&lt;wsp:rsid wsp:val=&quot;001A6AE0&quot;/&gt;&lt;wsp:rsid wsp:val=&quot;001B0CB5&quot;/&gt;&lt;wsp:rsid wsp:val=&quot;001B2087&quot;/&gt;&lt;wsp:rsid wsp:val=&quot;001B33EF&quot;/&gt;&lt;wsp:rsid wsp:val=&quot;001B59A8&quot;/&gt;&lt;wsp:rsid wsp:val=&quot;001B6BE6&quot;/&gt;&lt;wsp:rsid wsp:val=&quot;001B6F6F&quot;/&gt;&lt;wsp:rsid wsp:val=&quot;001B7169&quot;/&gt;&lt;wsp:rsid wsp:val=&quot;001C06AA&quot;/&gt;&lt;wsp:rsid wsp:val=&quot;001C0E66&quot;/&gt;&lt;wsp:rsid wsp:val=&quot;001C1283&quot;/&gt;&lt;wsp:rsid wsp:val=&quot;001C15EB&quot;/&gt;&lt;wsp:rsid wsp:val=&quot;001C27A4&quot;/&gt;&lt;wsp:rsid wsp:val=&quot;001C3FC6&quot;/&gt;&lt;wsp:rsid wsp:val=&quot;001C5AD7&quot;/&gt;&lt;wsp:rsid wsp:val=&quot;001C5CCE&quot;/&gt;&lt;wsp:rsid wsp:val=&quot;001C611A&quot;/&gt;&lt;wsp:rsid wsp:val=&quot;001C6D8F&quot;/&gt;&lt;wsp:rsid wsp:val=&quot;001D02F5&quot;/&gt;&lt;wsp:rsid wsp:val=&quot;001D11DA&quot;/&gt;&lt;wsp:rsid wsp:val=&quot;001D1F9C&quot;/&gt;&lt;wsp:rsid wsp:val=&quot;001D394F&quot;/&gt;&lt;wsp:rsid wsp:val=&quot;001D49AD&quot;/&gt;&lt;wsp:rsid wsp:val=&quot;001D51D8&quot;/&gt;&lt;wsp:rsid wsp:val=&quot;001D6C2E&quot;/&gt;&lt;wsp:rsid wsp:val=&quot;001E2AB8&quot;/&gt;&lt;wsp:rsid wsp:val=&quot;001E6489&quot;/&gt;&lt;wsp:rsid wsp:val=&quot;001E6D07&quot;/&gt;&lt;wsp:rsid wsp:val=&quot;001E7ECF&quot;/&gt;&lt;wsp:rsid wsp:val=&quot;001E7FA2&quot;/&gt;&lt;wsp:rsid wsp:val=&quot;001F09F6&quot;/&gt;&lt;wsp:rsid wsp:val=&quot;001F766D&quot;/&gt;&lt;wsp:rsid wsp:val=&quot;0020180D&quot;/&gt;&lt;wsp:rsid wsp:val=&quot;00202E88&quot;/&gt;&lt;wsp:rsid wsp:val=&quot;00202FAC&quot;/&gt;&lt;wsp:rsid wsp:val=&quot;002056A2&quot;/&gt;&lt;wsp:rsid wsp:val=&quot;00205838&quot;/&gt;&lt;wsp:rsid wsp:val=&quot;00205F4D&quot;/&gt;&lt;wsp:rsid wsp:val=&quot;0020662A&quot;/&gt;&lt;wsp:rsid wsp:val=&quot;002072B2&quot;/&gt;&lt;wsp:rsid wsp:val=&quot;00207E7F&quot;/&gt;&lt;wsp:rsid wsp:val=&quot;002106C9&quot;/&gt;&lt;wsp:rsid wsp:val=&quot;00213C3B&quot;/&gt;&lt;wsp:rsid wsp:val=&quot;00213D31&quot;/&gt;&lt;wsp:rsid wsp:val=&quot;00215AC2&quot;/&gt;&lt;wsp:rsid wsp:val=&quot;002175F1&quot;/&gt;&lt;wsp:rsid wsp:val=&quot;00220457&quot;/&gt;&lt;wsp:rsid wsp:val=&quot;002208C7&quot;/&gt;&lt;wsp:rsid wsp:val=&quot;00223DF7&quot;/&gt;&lt;wsp:rsid wsp:val=&quot;00224DCF&quot;/&gt;&lt;wsp:rsid wsp:val=&quot;00226D8A&quot;/&gt;&lt;wsp:rsid wsp:val=&quot;002323A9&quot;/&gt;&lt;wsp:rsid wsp:val=&quot;00241E48&quot;/&gt;&lt;wsp:rsid wsp:val=&quot;00241EED&quot;/&gt;&lt;wsp:rsid wsp:val=&quot;00247CD6&quot;/&gt;&lt;wsp:rsid wsp:val=&quot;002562A9&quot;/&gt;&lt;wsp:rsid wsp:val=&quot;00261B17&quot;/&gt;&lt;wsp:rsid wsp:val=&quot;00262400&quot;/&gt;&lt;wsp:rsid wsp:val=&quot;0026299E&quot;/&gt;&lt;wsp:rsid wsp:val=&quot;00262F20&quot;/&gt;&lt;wsp:rsid wsp:val=&quot;002633BA&quot;/&gt;&lt;wsp:rsid wsp:val=&quot;002639DE&quot;/&gt;&lt;wsp:rsid wsp:val=&quot;00263D88&quot;/&gt;&lt;wsp:rsid wsp:val=&quot;0026699D&quot;/&gt;&lt;wsp:rsid wsp:val=&quot;00270854&quot;/&gt;&lt;wsp:rsid wsp:val=&quot;00270FC5&quot;/&gt;&lt;wsp:rsid wsp:val=&quot;00276AFC&quot;/&gt;&lt;wsp:rsid wsp:val=&quot;00280BD7&quot;/&gt;&lt;wsp:rsid wsp:val=&quot;002911D9&quot;/&gt;&lt;wsp:rsid wsp:val=&quot;002928FA&quot;/&gt;&lt;wsp:rsid wsp:val=&quot;00294D69&quot;/&gt;&lt;wsp:rsid wsp:val=&quot;00295FF4&quot;/&gt;&lt;wsp:rsid wsp:val=&quot;002A023A&quot;/&gt;&lt;wsp:rsid wsp:val=&quot;002A2611&quot;/&gt;&lt;wsp:rsid wsp:val=&quot;002A3165&quot;/&gt;&lt;wsp:rsid wsp:val=&quot;002A4927&quot;/&gt;&lt;wsp:rsid wsp:val=&quot;002A4FE1&quot;/&gt;&lt;wsp:rsid wsp:val=&quot;002B0656&quot;/&gt;&lt;wsp:rsid wsp:val=&quot;002B0985&quot;/&gt;&lt;wsp:rsid wsp:val=&quot;002B14C7&quot;/&gt;&lt;wsp:rsid wsp:val=&quot;002B2DE2&quot;/&gt;&lt;wsp:rsid wsp:val=&quot;002B38BE&quot;/&gt;&lt;wsp:rsid wsp:val=&quot;002C0642&quot;/&gt;&lt;wsp:rsid wsp:val=&quot;002C0B58&quot;/&gt;&lt;wsp:rsid wsp:val=&quot;002C1B35&quot;/&gt;&lt;wsp:rsid wsp:val=&quot;002C2E9B&quot;/&gt;&lt;wsp:rsid wsp:val=&quot;002C4448&quot;/&gt;&lt;wsp:rsid wsp:val=&quot;002C4760&quot;/&gt;&lt;wsp:rsid wsp:val=&quot;002C5862&quot;/&gt;&lt;wsp:rsid wsp:val=&quot;002C6020&quot;/&gt;&lt;wsp:rsid wsp:val=&quot;002C61C2&quot;/&gt;&lt;wsp:rsid wsp:val=&quot;002C6398&quot;/&gt;&lt;wsp:rsid wsp:val=&quot;002D045C&quot;/&gt;&lt;wsp:rsid wsp:val=&quot;002D0FAD&quot;/&gt;&lt;wsp:rsid wsp:val=&quot;002D32E6&quot;/&gt;&lt;wsp:rsid wsp:val=&quot;002D375A&quot;/&gt;&lt;wsp:rsid wsp:val=&quot;002D3FDB&quot;/&gt;&lt;wsp:rsid wsp:val=&quot;002D40CE&quot;/&gt;&lt;wsp:rsid wsp:val=&quot;002D64BC&quot;/&gt;&lt;wsp:rsid wsp:val=&quot;002E1F29&quot;/&gt;&lt;wsp:rsid wsp:val=&quot;002E3542&quot;/&gt;&lt;wsp:rsid wsp:val=&quot;002E38EB&quot;/&gt;&lt;wsp:rsid wsp:val=&quot;002E3C40&quot;/&gt;&lt;wsp:rsid wsp:val=&quot;002E6E77&quot;/&gt;&lt;wsp:rsid wsp:val=&quot;002E7B3D&quot;/&gt;&lt;wsp:rsid wsp:val=&quot;002F0870&quot;/&gt;&lt;wsp:rsid wsp:val=&quot;002F3EBA&quot;/&gt;&lt;wsp:rsid wsp:val=&quot;002F46E4&quot;/&gt;&lt;wsp:rsid wsp:val=&quot;002F65DB&quot;/&gt;&lt;wsp:rsid wsp:val=&quot;002F6F77&quot;/&gt;&lt;wsp:rsid wsp:val=&quot;002F734A&quot;/&gt;&lt;wsp:rsid wsp:val=&quot;00300108&quot;/&gt;&lt;wsp:rsid wsp:val=&quot;00300CB7&quot;/&gt;&lt;wsp:rsid wsp:val=&quot;003015FC&quot;/&gt;&lt;wsp:rsid wsp:val=&quot;003036B7&quot;/&gt;&lt;wsp:rsid wsp:val=&quot;00304F5D&quot;/&gt;&lt;wsp:rsid wsp:val=&quot;003059E0&quot;/&gt;&lt;wsp:rsid wsp:val=&quot;00307376&quot;/&gt;&lt;wsp:rsid wsp:val=&quot;00307F83&quot;/&gt;&lt;wsp:rsid wsp:val=&quot;003103E8&quot;/&gt;&lt;wsp:rsid wsp:val=&quot;00311304&quot;/&gt;&lt;wsp:rsid wsp:val=&quot;00311DDD&quot;/&gt;&lt;wsp:rsid wsp:val=&quot;00311FF0&quot;/&gt;&lt;wsp:rsid wsp:val=&quot;00312AF9&quot;/&gt;&lt;wsp:rsid wsp:val=&quot;00312EFE&quot;/&gt;&lt;wsp:rsid wsp:val=&quot;003133FC&quot;/&gt;&lt;wsp:rsid wsp:val=&quot;003143A7&quot;/&gt;&lt;wsp:rsid wsp:val=&quot;003150B6&quot;/&gt;&lt;wsp:rsid wsp:val=&quot;003161CC&quot;/&gt;&lt;wsp:rsid wsp:val=&quot;00316412&quot;/&gt;&lt;wsp:rsid wsp:val=&quot;003214F8&quot;/&gt;&lt;wsp:rsid wsp:val=&quot;003260D3&quot;/&gt;&lt;wsp:rsid wsp:val=&quot;00326B6E&quot;/&gt;&lt;wsp:rsid wsp:val=&quot;003272D6&quot;/&gt;&lt;wsp:rsid wsp:val=&quot;00330735&quot;/&gt;&lt;wsp:rsid wsp:val=&quot;00330DA2&quot;/&gt;&lt;wsp:rsid wsp:val=&quot;0033141E&quot;/&gt;&lt;wsp:rsid wsp:val=&quot;003316B9&quot;/&gt;&lt;wsp:rsid wsp:val=&quot;00331F35&quot;/&gt;&lt;wsp:rsid wsp:val=&quot;003345D4&quot;/&gt;&lt;wsp:rsid wsp:val=&quot;00336310&quot;/&gt;&lt;wsp:rsid wsp:val=&quot;00337700&quot;/&gt;&lt;wsp:rsid wsp:val=&quot;00340188&quot;/&gt;&lt;wsp:rsid wsp:val=&quot;00343B9A&quot;/&gt;&lt;wsp:rsid wsp:val=&quot;00344E99&quot;/&gt;&lt;wsp:rsid wsp:val=&quot;003454F3&quot;/&gt;&lt;wsp:rsid wsp:val=&quot;00347AA1&quot;/&gt;&lt;wsp:rsid wsp:val=&quot;00356B37&quot;/&gt;&lt;wsp:rsid wsp:val=&quot;00357063&quot;/&gt;&lt;wsp:rsid wsp:val=&quot;00357E98&quot;/&gt;&lt;wsp:rsid wsp:val=&quot;00360BD9&quot;/&gt;&lt;wsp:rsid wsp:val=&quot;003623EA&quot;/&gt;&lt;wsp:rsid wsp:val=&quot;00366C5A&quot;/&gt;&lt;wsp:rsid wsp:val=&quot;0036719E&quot;/&gt;&lt;wsp:rsid wsp:val=&quot;0037295F&quot;/&gt;&lt;wsp:rsid wsp:val=&quot;0037340D&quot;/&gt;&lt;wsp:rsid wsp:val=&quot;003742FC&quot;/&gt;&lt;wsp:rsid wsp:val=&quot;003804A9&quot;/&gt;&lt;wsp:rsid wsp:val=&quot;00382EEE&quot;/&gt;&lt;wsp:rsid wsp:val=&quot;00386660&quot;/&gt;&lt;wsp:rsid wsp:val=&quot;00390306&quot;/&gt;&lt;wsp:rsid wsp:val=&quot;003926A6&quot;/&gt;&lt;wsp:rsid wsp:val=&quot;00396D93&quot;/&gt;&lt;wsp:rsid wsp:val=&quot;003A3431&quot;/&gt;&lt;wsp:rsid wsp:val=&quot;003A3550&quot;/&gt;&lt;wsp:rsid wsp:val=&quot;003A3B3C&quot;/&gt;&lt;wsp:rsid wsp:val=&quot;003A46B8&quot;/&gt;&lt;wsp:rsid wsp:val=&quot;003A6679&quot;/&gt;&lt;wsp:rsid wsp:val=&quot;003A6D47&quot;/&gt;&lt;wsp:rsid wsp:val=&quot;003B2154&quot;/&gt;&lt;wsp:rsid wsp:val=&quot;003B3282&quot;/&gt;&lt;wsp:rsid wsp:val=&quot;003B3C20&quot;/&gt;&lt;wsp:rsid wsp:val=&quot;003B58C8&quot;/&gt;&lt;wsp:rsid wsp:val=&quot;003B6ADF&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2AF7&quot;/&gt;&lt;wsp:rsid wsp:val=&quot;003D6BD9&quot;/&gt;&lt;wsp:rsid wsp:val=&quot;003D78AD&quot;/&gt;&lt;wsp:rsid wsp:val=&quot;003D7A7C&quot;/&gt;&lt;wsp:rsid wsp:val=&quot;003E045B&quot;/&gt;&lt;wsp:rsid wsp:val=&quot;003E1529&quot;/&gt;&lt;wsp:rsid wsp:val=&quot;003E1DA6&quot;/&gt;&lt;wsp:rsid wsp:val=&quot;003E736B&quot;/&gt;&lt;wsp:rsid wsp:val=&quot;003E7EA8&quot;/&gt;&lt;wsp:rsid wsp:val=&quot;003F6CD9&quot;/&gt;&lt;wsp:rsid wsp:val=&quot;003F789C&quot;/&gt;&lt;wsp:rsid wsp:val=&quot;00400F53&quot;/&gt;&lt;wsp:rsid wsp:val=&quot;00401700&quot;/&gt;&lt;wsp:rsid wsp:val=&quot;00401C92&quot;/&gt;&lt;wsp:rsid wsp:val=&quot;0040492C&quot;/&gt;&lt;wsp:rsid wsp:val=&quot;004057F3&quot;/&gt;&lt;wsp:rsid wsp:val=&quot;00407BBB&quot;/&gt;&lt;wsp:rsid wsp:val=&quot;0041003D&quot;/&gt;&lt;wsp:rsid wsp:val=&quot;00410527&quot;/&gt;&lt;wsp:rsid wsp:val=&quot;0041165C&quot;/&gt;&lt;wsp:rsid wsp:val=&quot;00415C82&quot;/&gt;&lt;wsp:rsid wsp:val=&quot;0042198C&quot;/&gt;&lt;wsp:rsid wsp:val=&quot;004238CF&quot;/&gt;&lt;wsp:rsid wsp:val=&quot;0042778F&quot;/&gt;&lt;wsp:rsid wsp:val=&quot;0043079E&quot;/&gt;&lt;wsp:rsid wsp:val=&quot;00430E2E&quot;/&gt;&lt;wsp:rsid wsp:val=&quot;00432486&quot;/&gt;&lt;wsp:rsid wsp:val=&quot;00432D94&quot;/&gt;&lt;wsp:rsid wsp:val=&quot;0043410D&quot;/&gt;&lt;wsp:rsid wsp:val=&quot;00435574&quot;/&gt;&lt;wsp:rsid wsp:val=&quot;0043570E&quot;/&gt;&lt;wsp:rsid wsp:val=&quot;0044094E&quot;/&gt;&lt;wsp:rsid wsp:val=&quot;004434BD&quot;/&gt;&lt;wsp:rsid wsp:val=&quot;00446FE9&quot;/&gt;&lt;wsp:rsid wsp:val=&quot;00447869&quot;/&gt;&lt;wsp:rsid wsp:val=&quot;00450A4D&quot;/&gt;&lt;wsp:rsid wsp:val=&quot;0045452E&quot;/&gt;&lt;wsp:rsid wsp:val=&quot;00454F80&quot;/&gt;&lt;wsp:rsid wsp:val=&quot;00462927&quot;/&gt;&lt;wsp:rsid wsp:val=&quot;00462955&quot;/&gt;&lt;wsp:rsid wsp:val=&quot;004647B1&quot;/&gt;&lt;wsp:rsid wsp:val=&quot;00465B13&quot;/&gt;&lt;wsp:rsid wsp:val=&quot;00471F8A&quot;/&gt;&lt;wsp:rsid wsp:val=&quot;004734FE&quot;/&gt;&lt;wsp:rsid wsp:val=&quot;00473D8F&quot;/&gt;&lt;wsp:rsid wsp:val=&quot;004763CB&quot;/&gt;&lt;wsp:rsid wsp:val=&quot;004806BF&quot;/&gt;&lt;wsp:rsid wsp:val=&quot;004820CB&quot;/&gt;&lt;wsp:rsid wsp:val=&quot;00482A3D&quot;/&gt;&lt;wsp:rsid wsp:val=&quot;004832F6&quot;/&gt;&lt;wsp:rsid wsp:val=&quot;00483D90&quot;/&gt;&lt;wsp:rsid wsp:val=&quot;00483FBC&quot;/&gt;&lt;wsp:rsid wsp:val=&quot;00484751&quot;/&gt;&lt;wsp:rsid wsp:val=&quot;00485A74&quot;/&gt;&lt;wsp:rsid wsp:val=&quot;00485C17&quot;/&gt;&lt;wsp:rsid wsp:val=&quot;00486A69&quot;/&gt;&lt;wsp:rsid wsp:val=&quot;004910C8&quot;/&gt;&lt;wsp:rsid wsp:val=&quot;0049205D&quot;/&gt;&lt;wsp:rsid wsp:val=&quot;00492D70&quot;/&gt;&lt;wsp:rsid wsp:val=&quot;00492EAF&quot;/&gt;&lt;wsp:rsid wsp:val=&quot;0049332F&quot;/&gt;&lt;wsp:rsid wsp:val=&quot;00493B6B&quot;/&gt;&lt;wsp:rsid wsp:val=&quot;00495AD8&quot;/&gt;&lt;wsp:rsid wsp:val=&quot;00497994&quot;/&gt;&lt;wsp:rsid wsp:val=&quot;004A0E59&quot;/&gt;&lt;wsp:rsid wsp:val=&quot;004A1B2A&quot;/&gt;&lt;wsp:rsid wsp:val=&quot;004A1F5C&quot;/&gt;&lt;wsp:rsid wsp:val=&quot;004A2A5A&quot;/&gt;&lt;wsp:rsid wsp:val=&quot;004A2B08&quot;/&gt;&lt;wsp:rsid wsp:val=&quot;004A46BC&quot;/&gt;&lt;wsp:rsid wsp:val=&quot;004A4756&quot;/&gt;&lt;wsp:rsid wsp:val=&quot;004A6750&quot;/&gt;&lt;wsp:rsid wsp:val=&quot;004B1D8E&quot;/&gt;&lt;wsp:rsid wsp:val=&quot;004B283F&quot;/&gt;&lt;wsp:rsid wsp:val=&quot;004B3A3D&quot;/&gt;&lt;wsp:rsid wsp:val=&quot;004B49C2&quot;/&gt;&lt;wsp:rsid wsp:val=&quot;004B655A&quot;/&gt;&lt;wsp:rsid wsp:val=&quot;004C0E9D&quot;/&gt;&lt;wsp:rsid wsp:val=&quot;004C0F7A&quot;/&gt;&lt;wsp:rsid wsp:val=&quot;004C111A&quot;/&gt;&lt;wsp:rsid wsp:val=&quot;004C2C20&quot;/&gt;&lt;wsp:rsid wsp:val=&quot;004D0D9A&quot;/&gt;&lt;wsp:rsid wsp:val=&quot;004D152D&quot;/&gt;&lt;wsp:rsid wsp:val=&quot;004D2785&quot;/&gt;&lt;wsp:rsid wsp:val=&quot;004D2D51&quot;/&gt;&lt;wsp:rsid wsp:val=&quot;004D369A&quot;/&gt;&lt;wsp:rsid wsp:val=&quot;004D39E3&quot;/&gt;&lt;wsp:rsid wsp:val=&quot;004D3CA5&quot;/&gt;&lt;wsp:rsid wsp:val=&quot;004D52F7&quot;/&gt;&lt;wsp:rsid wsp:val=&quot;004D647F&quot;/&gt;&lt;wsp:rsid wsp:val=&quot;004D6D2E&quot;/&gt;&lt;wsp:rsid wsp:val=&quot;004D7D22&quot;/&gt;&lt;wsp:rsid wsp:val=&quot;004D7D7F&quot;/&gt;&lt;wsp:rsid wsp:val=&quot;004D7DC7&quot;/&gt;&lt;wsp:rsid wsp:val=&quot;004E1A7E&quot;/&gt;&lt;wsp:rsid wsp:val=&quot;004E1A85&quot;/&gt;&lt;wsp:rsid wsp:val=&quot;004E32A5&quot;/&gt;&lt;wsp:rsid wsp:val=&quot;004E4401&quot;/&gt;&lt;wsp:rsid wsp:val=&quot;004F5285&quot;/&gt;&lt;wsp:rsid wsp:val=&quot;00502C1B&quot;/&gt;&lt;wsp:rsid wsp:val=&quot;0050464D&quot;/&gt;&lt;wsp:rsid wsp:val=&quot;00511432&quot;/&gt;&lt;wsp:rsid wsp:val=&quot;005115CD&quot;/&gt;&lt;wsp:rsid wsp:val=&quot;00512AAA&quot;/&gt;&lt;wsp:rsid wsp:val=&quot;00516440&quot;/&gt;&lt;wsp:rsid wsp:val=&quot;00517173&quot;/&gt;&lt;wsp:rsid wsp:val=&quot;00520DAC&quot;/&gt;&lt;wsp:rsid wsp:val=&quot;005216AE&quot;/&gt;&lt;wsp:rsid wsp:val=&quot;00521C1A&quot;/&gt;&lt;wsp:rsid wsp:val=&quot;00523479&quot;/&gt;&lt;wsp:rsid wsp:val=&quot;00524682&quot;/&gt;&lt;wsp:rsid wsp:val=&quot;005270AE&quot;/&gt;&lt;wsp:rsid wsp:val=&quot;0053072F&quot;/&gt;&lt;wsp:rsid wsp:val=&quot;005325B8&quot;/&gt;&lt;wsp:rsid wsp:val=&quot;0053279F&quot;/&gt;&lt;wsp:rsid wsp:val=&quot;005343FE&quot;/&gt;&lt;wsp:rsid wsp:val=&quot;00535C7E&quot;/&gt;&lt;wsp:rsid wsp:val=&quot;005430EA&quot;/&gt;&lt;wsp:rsid wsp:val=&quot;00544545&quot;/&gt;&lt;wsp:rsid wsp:val=&quot;0054556B&quot;/&gt;&lt;wsp:rsid wsp:val=&quot;005457C8&quot;/&gt;&lt;wsp:rsid wsp:val=&quot;00550A4F&quot;/&gt;&lt;wsp:rsid wsp:val=&quot;00556626&quot;/&gt;&lt;wsp:rsid wsp:val=&quot;005568E9&quot;/&gt;&lt;wsp:rsid wsp:val=&quot;00556AA9&quot;/&gt;&lt;wsp:rsid wsp:val=&quot;005604A0&quot;/&gt;&lt;wsp:rsid wsp:val=&quot;0056192B&quot;/&gt;&lt;wsp:rsid wsp:val=&quot;00561CFF&quot;/&gt;&lt;wsp:rsid wsp:val=&quot;00562209&quot;/&gt;&lt;wsp:rsid wsp:val=&quot;0056223F&quot;/&gt;&lt;wsp:rsid wsp:val=&quot;00563817&quot;/&gt;&lt;wsp:rsid wsp:val=&quot;00563EAA&quot;/&gt;&lt;wsp:rsid wsp:val=&quot;0056453B&quot;/&gt;&lt;wsp:rsid wsp:val=&quot;00566BC9&quot;/&gt;&lt;wsp:rsid wsp:val=&quot;00570E13&quot;/&gt;&lt;wsp:rsid wsp:val=&quot;00572792&quot;/&gt;&lt;wsp:rsid wsp:val=&quot;005735A5&quot;/&gt;&lt;wsp:rsid wsp:val=&quot;00574AC3&quot;/&gt;&lt;wsp:rsid wsp:val=&quot;00576D10&quot;/&gt;&lt;wsp:rsid wsp:val=&quot;0057799A&quot;/&gt;&lt;wsp:rsid wsp:val=&quot;005814C8&quot;/&gt;&lt;wsp:rsid wsp:val=&quot;00582E60&quot;/&gt;&lt;wsp:rsid wsp:val=&quot;00584B40&quot;/&gt;&lt;wsp:rsid wsp:val=&quot;00585BE7&quot;/&gt;&lt;wsp:rsid wsp:val=&quot;005876D3&quot;/&gt;&lt;wsp:rsid wsp:val=&quot;00590785&quot;/&gt;&lt;wsp:rsid wsp:val=&quot;00590814&quot;/&gt;&lt;wsp:rsid wsp:val=&quot;005A161E&quot;/&gt;&lt;wsp:rsid wsp:val=&quot;005A229F&quot;/&gt;&lt;wsp:rsid wsp:val=&quot;005A2FF5&quot;/&gt;&lt;wsp:rsid wsp:val=&quot;005A52C5&quot;/&gt;&lt;wsp:rsid wsp:val=&quot;005A5AE0&quot;/&gt;&lt;wsp:rsid wsp:val=&quot;005A67A2&quot;/&gt;&lt;wsp:rsid wsp:val=&quot;005B6402&quot;/&gt;&lt;wsp:rsid wsp:val=&quot;005B67E4&quot;/&gt;&lt;wsp:rsid wsp:val=&quot;005B6A15&quot;/&gt;&lt;wsp:rsid wsp:val=&quot;005B719B&quot;/&gt;&lt;wsp:rsid wsp:val=&quot;005C13D0&quot;/&gt;&lt;wsp:rsid wsp:val=&quot;005C17EE&quot;/&gt;&lt;wsp:rsid wsp:val=&quot;005C4375&quot;/&gt;&lt;wsp:rsid wsp:val=&quot;005C6256&quot;/&gt;&lt;wsp:rsid wsp:val=&quot;005D06D3&quot;/&gt;&lt;wsp:rsid wsp:val=&quot;005D09EE&quot;/&gt;&lt;wsp:rsid wsp:val=&quot;005D0A73&quot;/&gt;&lt;wsp:rsid wsp:val=&quot;005D0D76&quot;/&gt;&lt;wsp:rsid wsp:val=&quot;005D2458&quot;/&gt;&lt;wsp:rsid wsp:val=&quot;005D6A30&quot;/&gt;&lt;wsp:rsid wsp:val=&quot;005D74BB&quot;/&gt;&lt;wsp:rsid wsp:val=&quot;005E00BF&quot;/&gt;&lt;wsp:rsid wsp:val=&quot;005E0490&quot;/&gt;&lt;wsp:rsid wsp:val=&quot;005E2A5D&quot;/&gt;&lt;wsp:rsid wsp:val=&quot;005E54EE&quot;/&gt;&lt;wsp:rsid wsp:val=&quot;005F132D&quot;/&gt;&lt;wsp:rsid wsp:val=&quot;005F2A1A&quot;/&gt;&lt;wsp:rsid wsp:val=&quot;005F3E91&quot;/&gt;&lt;wsp:rsid wsp:val=&quot;005F412D&quot;/&gt;&lt;wsp:rsid wsp:val=&quot;005F48F1&quot;/&gt;&lt;wsp:rsid wsp:val=&quot;005F4B5C&quot;/&gt;&lt;wsp:rsid wsp:val=&quot;005F4CD6&quot;/&gt;&lt;wsp:rsid wsp:val=&quot;005F5786&quot;/&gt;&lt;wsp:rsid wsp:val=&quot;005F7DA8&quot;/&gt;&lt;wsp:rsid wsp:val=&quot;006023FB&quot;/&gt;&lt;wsp:rsid wsp:val=&quot;00603729&quot;/&gt;&lt;wsp:rsid wsp:val=&quot;006049C8&quot;/&gt;&lt;wsp:rsid wsp:val=&quot;0060779F&quot;/&gt;&lt;wsp:rsid wsp:val=&quot;00607BC9&quot;/&gt;&lt;wsp:rsid wsp:val=&quot;0061146B&quot;/&gt;&lt;wsp:rsid wsp:val=&quot;00612200&quot;/&gt;&lt;wsp:rsid wsp:val=&quot;006128B3&quot;/&gt;&lt;wsp:rsid wsp:val=&quot;0061349C&quot;/&gt;&lt;wsp:rsid wsp:val=&quot;00613568&quot;/&gt;&lt;wsp:rsid wsp:val=&quot;0061426E&quot;/&gt;&lt;wsp:rsid wsp:val=&quot;006147CD&quot;/&gt;&lt;wsp:rsid wsp:val=&quot;00615825&quot;/&gt;&lt;wsp:rsid wsp:val=&quot;00615CFA&quot;/&gt;&lt;wsp:rsid wsp:val=&quot;00622A5B&quot;/&gt;&lt;wsp:rsid wsp:val=&quot;00623AB6&quot;/&gt;&lt;wsp:rsid wsp:val=&quot;00625B5F&quot;/&gt;&lt;wsp:rsid wsp:val=&quot;00627748&quot;/&gt;&lt;wsp:rsid wsp:val=&quot;006327F9&quot;/&gt;&lt;wsp:rsid wsp:val=&quot;00636D1C&quot;/&gt;&lt;wsp:rsid wsp:val=&quot;006373C2&quot;/&gt;&lt;wsp:rsid wsp:val=&quot;00641DF3&quot;/&gt;&lt;wsp:rsid wsp:val=&quot;00644675&quot;/&gt;&lt;wsp:rsid wsp:val=&quot;00645BBE&quot;/&gt;&lt;wsp:rsid wsp:val=&quot;00647D1F&quot;/&gt;&lt;wsp:rsid wsp:val=&quot;00652515&quot;/&gt;&lt;wsp:rsid wsp:val=&quot;006529C2&quot;/&gt;&lt;wsp:rsid wsp:val=&quot;0065303E&quot;/&gt;&lt;wsp:rsid wsp:val=&quot;006535F6&quot;/&gt;&lt;wsp:rsid wsp:val=&quot;0065583A&quot;/&gt;&lt;wsp:rsid wsp:val=&quot;00655B92&quot;/&gt;&lt;wsp:rsid wsp:val=&quot;00657E6A&quot;/&gt;&lt;wsp:rsid wsp:val=&quot;00661BF2&quot;/&gt;&lt;wsp:rsid wsp:val=&quot;006627BD&quot;/&gt;&lt;wsp:rsid wsp:val=&quot;006648E1&quot;/&gt;&lt;wsp:rsid wsp:val=&quot;00665E2F&quot;/&gt;&lt;wsp:rsid wsp:val=&quot;00666AC3&quot;/&gt;&lt;wsp:rsid wsp:val=&quot;006733D6&quot;/&gt;&lt;wsp:rsid wsp:val=&quot;006733FA&quot;/&gt;&lt;wsp:rsid wsp:val=&quot;00673780&quot;/&gt;&lt;wsp:rsid wsp:val=&quot;0067447F&quot;/&gt;&lt;wsp:rsid wsp:val=&quot;00675AB4&quot;/&gt;&lt;wsp:rsid wsp:val=&quot;00680F0B&quot;/&gt;&lt;wsp:rsid wsp:val=&quot;0068110E&quot;/&gt;&lt;wsp:rsid wsp:val=&quot;006874BC&quot;/&gt;&lt;wsp:rsid wsp:val=&quot;00687FF6&quot;/&gt;&lt;wsp:rsid wsp:val=&quot;00690BA1&quot;/&gt;&lt;wsp:rsid wsp:val=&quot;0069231F&quot;/&gt;&lt;wsp:rsid wsp:val=&quot;00692BDF&quot;/&gt;&lt;wsp:rsid wsp:val=&quot;00692C1A&quot;/&gt;&lt;wsp:rsid wsp:val=&quot;00692FEA&quot;/&gt;&lt;wsp:rsid wsp:val=&quot;00693D4D&quot;/&gt;&lt;wsp:rsid wsp:val=&quot;00694B7A&quot;/&gt;&lt;wsp:rsid wsp:val=&quot;00694E01&quot;/&gt;&lt;wsp:rsid wsp:val=&quot;00697DEB&quot;/&gt;&lt;wsp:rsid wsp:val=&quot;006A18C5&quot;/&gt;&lt;wsp:rsid wsp:val=&quot;006A36A7&quot;/&gt;&lt;wsp:rsid wsp:val=&quot;006A3A4F&quot;/&gt;&lt;wsp:rsid wsp:val=&quot;006B2146&quot;/&gt;&lt;wsp:rsid wsp:val=&quot;006B2223&quot;/&gt;&lt;wsp:rsid wsp:val=&quot;006B42F1&quot;/&gt;&lt;wsp:rsid wsp:val=&quot;006B4FAD&quot;/&gt;&lt;wsp:rsid wsp:val=&quot;006B734E&quot;/&gt;&lt;wsp:rsid wsp:val=&quot;006C12BC&quot;/&gt;&lt;wsp:rsid wsp:val=&quot;006C1BEC&quot;/&gt;&lt;wsp:rsid wsp:val=&quot;006C2F90&quot;/&gt;&lt;wsp:rsid wsp:val=&quot;006C31C3&quot;/&gt;&lt;wsp:rsid wsp:val=&quot;006C3E1E&quot;/&gt;&lt;wsp:rsid wsp:val=&quot;006C4587&quot;/&gt;&lt;wsp:rsid wsp:val=&quot;006C4883&quot;/&gt;&lt;wsp:rsid wsp:val=&quot;006C7200&quot;/&gt;&lt;wsp:rsid wsp:val=&quot;006D202A&quot;/&gt;&lt;wsp:rsid wsp:val=&quot;006D622D&quot;/&gt;&lt;wsp:rsid wsp:val=&quot;006D7756&quot;/&gt;&lt;wsp:rsid wsp:val=&quot;006E11FB&quot;/&gt;&lt;wsp:rsid wsp:val=&quot;006E1FDB&quot;/&gt;&lt;wsp:rsid wsp:val=&quot;006E2B8F&quot;/&gt;&lt;wsp:rsid wsp:val=&quot;006E582A&quot;/&gt;&lt;wsp:rsid wsp:val=&quot;006E6185&quot;/&gt;&lt;wsp:rsid wsp:val=&quot;006F109D&quot;/&gt;&lt;wsp:rsid wsp:val=&quot;006F185F&quot;/&gt;&lt;wsp:rsid wsp:val=&quot;006F2523&quot;/&gt;&lt;wsp:rsid wsp:val=&quot;006F29AD&quot;/&gt;&lt;wsp:rsid wsp:val=&quot;006F2F1A&quot;/&gt;&lt;wsp:rsid wsp:val=&quot;006F43AF&quot;/&gt;&lt;wsp:rsid wsp:val=&quot;006F5D71&quot;/&gt;&lt;wsp:rsid wsp:val=&quot;006F6E90&quot;/&gt;&lt;wsp:rsid wsp:val=&quot;006F78ED&quot;/&gt;&lt;wsp:rsid wsp:val=&quot;00704735&quot;/&gt;&lt;wsp:rsid wsp:val=&quot;00704AA4&quot;/&gt;&lt;wsp:rsid wsp:val=&quot;00712348&quot;/&gt;&lt;wsp:rsid wsp:val=&quot;00714481&quot;/&gt;&lt;wsp:rsid wsp:val=&quot;00714C0C&quot;/&gt;&lt;wsp:rsid wsp:val=&quot;00715D61&quot;/&gt;&lt;wsp:rsid wsp:val=&quot;00717F4D&quot;/&gt;&lt;wsp:rsid wsp:val=&quot;00721FBD&quot;/&gt;&lt;wsp:rsid wsp:val=&quot;007314D5&quot;/&gt;&lt;wsp:rsid wsp:val=&quot;007321AC&quot;/&gt;&lt;wsp:rsid wsp:val=&quot;007363FF&quot;/&gt;&lt;wsp:rsid wsp:val=&quot;0074214C&quot;/&gt;&lt;wsp:rsid wsp:val=&quot;007423CF&quot;/&gt;&lt;wsp:rsid wsp:val=&quot;00742721&quot;/&gt;&lt;wsp:rsid wsp:val=&quot;00742949&quot;/&gt;&lt;wsp:rsid wsp:val=&quot;00742A20&quot;/&gt;&lt;wsp:rsid wsp:val=&quot;00746BF2&quot;/&gt;&lt;wsp:rsid wsp:val=&quot;00752C60&quot;/&gt;&lt;wsp:rsid wsp:val=&quot;007558D5&quot;/&gt;&lt;wsp:rsid wsp:val=&quot;00755D2E&quot;/&gt;&lt;wsp:rsid wsp:val=&quot;00755E08&quot;/&gt;&lt;wsp:rsid wsp:val=&quot;007572FF&quot;/&gt;&lt;wsp:rsid wsp:val=&quot;007605A3&quot;/&gt;&lt;wsp:rsid wsp:val=&quot;007617C3&quot;/&gt;&lt;wsp:rsid wsp:val=&quot;00761979&quot;/&gt;&lt;wsp:rsid wsp:val=&quot;00761A9C&quot;/&gt;&lt;wsp:rsid wsp:val=&quot;00761B14&quot;/&gt;&lt;wsp:rsid wsp:val=&quot;00761ECB&quot;/&gt;&lt;wsp:rsid wsp:val=&quot;00762349&quot;/&gt;&lt;wsp:rsid wsp:val=&quot;007623E1&quot;/&gt;&lt;wsp:rsid wsp:val=&quot;00766C3D&quot;/&gt;&lt;wsp:rsid wsp:val=&quot;00772394&quot;/&gt;&lt;wsp:rsid wsp:val=&quot;00773154&quot;/&gt;&lt;wsp:rsid wsp:val=&quot;00773583&quot;/&gt;&lt;wsp:rsid wsp:val=&quot;0077741A&quot;/&gt;&lt;wsp:rsid wsp:val=&quot;0078343F&quot;/&gt;&lt;wsp:rsid wsp:val=&quot;007859F9&quot;/&gt;&lt;wsp:rsid wsp:val=&quot;0078772A&quot;/&gt;&lt;wsp:rsid wsp:val=&quot;00791325&quot;/&gt;&lt;wsp:rsid wsp:val=&quot;00791969&quot;/&gt;&lt;wsp:rsid wsp:val=&quot;007949B6&quot;/&gt;&lt;wsp:rsid wsp:val=&quot;00794C2D&quot;/&gt;&lt;wsp:rsid wsp:val=&quot;00794FA3&quot;/&gt;&lt;wsp:rsid wsp:val=&quot;00795504&quot;/&gt;&lt;wsp:rsid wsp:val=&quot;00795B98&quot;/&gt;&lt;wsp:rsid wsp:val=&quot;0079644A&quot;/&gt;&lt;wsp:rsid wsp:val=&quot;00796A50&quot;/&gt;&lt;wsp:rsid wsp:val=&quot;0079712E&quot;/&gt;&lt;wsp:rsid wsp:val=&quot;00797557&quot;/&gt;&lt;wsp:rsid wsp:val=&quot;007A1028&quot;/&gt;&lt;wsp:rsid wsp:val=&quot;007A42CB&quot;/&gt;&lt;wsp:rsid wsp:val=&quot;007A4479&quot;/&gt;&lt;wsp:rsid wsp:val=&quot;007A6E77&quot;/&gt;&lt;wsp:rsid wsp:val=&quot;007A6F6B&quot;/&gt;&lt;wsp:rsid wsp:val=&quot;007A79D4&quot;/&gt;&lt;wsp:rsid wsp:val=&quot;007A7B92&quot;/&gt;&lt;wsp:rsid wsp:val=&quot;007A7C72&quot;/&gt;&lt;wsp:rsid wsp:val=&quot;007A7CB5&quot;/&gt;&lt;wsp:rsid wsp:val=&quot;007B1891&quot;/&gt;&lt;wsp:rsid wsp:val=&quot;007B313B&quot;/&gt;&lt;wsp:rsid wsp:val=&quot;007B3251&quot;/&gt;&lt;wsp:rsid wsp:val=&quot;007B585D&quot;/&gt;&lt;wsp:rsid wsp:val=&quot;007B5E72&quot;/&gt;&lt;wsp:rsid wsp:val=&quot;007B65B2&quot;/&gt;&lt;wsp:rsid wsp:val=&quot;007B667A&quot;/&gt;&lt;wsp:rsid wsp:val=&quot;007B7917&quot;/&gt;&lt;wsp:rsid wsp:val=&quot;007C0574&quot;/&gt;&lt;wsp:rsid wsp:val=&quot;007C1BC5&quot;/&gt;&lt;wsp:rsid wsp:val=&quot;007C2052&quot;/&gt;&lt;wsp:rsid wsp:val=&quot;007C32E0&quot;/&gt;&lt;wsp:rsid wsp:val=&quot;007C6EC2&quot;/&gt;&lt;wsp:rsid wsp:val=&quot;007D1152&quot;/&gt;&lt;wsp:rsid wsp:val=&quot;007D2B8E&quot;/&gt;&lt;wsp:rsid wsp:val=&quot;007D53A1&quot;/&gt;&lt;wsp:rsid wsp:val=&quot;007D7C3A&quot;/&gt;&lt;wsp:rsid wsp:val=&quot;007E13F9&quot;/&gt;&lt;wsp:rsid wsp:val=&quot;007E3C0D&quot;/&gt;&lt;wsp:rsid wsp:val=&quot;007E3FDB&quot;/&gt;&lt;wsp:rsid wsp:val=&quot;007F09DD&quot;/&gt;&lt;wsp:rsid wsp:val=&quot;007F109A&quot;/&gt;&lt;wsp:rsid wsp:val=&quot;007F3326&quot;/&gt;&lt;wsp:rsid wsp:val=&quot;007F3F1F&quot;/&gt;&lt;wsp:rsid wsp:val=&quot;007F4065&quot;/&gt;&lt;wsp:rsid wsp:val=&quot;007F4ADE&quot;/&gt;&lt;wsp:rsid wsp:val=&quot;007F5334&quot;/&gt;&lt;wsp:rsid wsp:val=&quot;007F5B55&quot;/&gt;&lt;wsp:rsid wsp:val=&quot;007F6C6B&quot;/&gt;&lt;wsp:rsid wsp:val=&quot;007F769A&quot;/&gt;&lt;wsp:rsid wsp:val=&quot;008005BB&quot;/&gt;&lt;wsp:rsid wsp:val=&quot;008033D4&quot;/&gt;&lt;wsp:rsid wsp:val=&quot;00803FF1&quot;/&gt;&lt;wsp:rsid wsp:val=&quot;008046EC&quot;/&gt;&lt;wsp:rsid wsp:val=&quot;00805D05&quot;/&gt;&lt;wsp:rsid wsp:val=&quot;00805FCD&quot;/&gt;&lt;wsp:rsid wsp:val=&quot;008079EE&quot;/&gt;&lt;wsp:rsid wsp:val=&quot;008101D6&quot;/&gt;&lt;wsp:rsid wsp:val=&quot;0081127A&quot;/&gt;&lt;wsp:rsid wsp:val=&quot;00811574&quot;/&gt;&lt;wsp:rsid wsp:val=&quot;00811F7F&quot;/&gt;&lt;wsp:rsid wsp:val=&quot;00817AF9&quot;/&gt;&lt;wsp:rsid wsp:val=&quot;00820D09&quot;/&gt;&lt;wsp:rsid wsp:val=&quot;00822AFC&quot;/&gt;&lt;wsp:rsid wsp:val=&quot;00824316&quot;/&gt;&lt;wsp:rsid wsp:val=&quot;00827FC2&quot;/&gt;&lt;wsp:rsid wsp:val=&quot;00831240&quot;/&gt;&lt;wsp:rsid wsp:val=&quot;00833824&quot;/&gt;&lt;wsp:rsid wsp:val=&quot;008379DF&quot;/&gt;&lt;wsp:rsid wsp:val=&quot;0084216D&quot;/&gt;&lt;wsp:rsid wsp:val=&quot;00842FBF&quot;/&gt;&lt;wsp:rsid wsp:val=&quot;00847AE1&quot;/&gt;&lt;wsp:rsid wsp:val=&quot;00851F70&quot;/&gt;&lt;wsp:rsid wsp:val=&quot;00852CC9&quot;/&gt;&lt;wsp:rsid wsp:val=&quot;00853C51&quot;/&gt;&lt;wsp:rsid wsp:val=&quot;00862420&quot;/&gt;&lt;wsp:rsid wsp:val=&quot;00864605&quot;/&gt;&lt;wsp:rsid wsp:val=&quot;00865586&quot;/&gt;&lt;wsp:rsid wsp:val=&quot;00865DCC&quot;/&gt;&lt;wsp:rsid wsp:val=&quot;0086645F&quot;/&gt;&lt;wsp:rsid wsp:val=&quot;00867A14&quot;/&gt;&lt;wsp:rsid wsp:val=&quot;0087085F&quot;/&gt;&lt;wsp:rsid wsp:val=&quot;0087226F&quot;/&gt;&lt;wsp:rsid wsp:val=&quot;00874CDC&quot;/&gt;&lt;wsp:rsid wsp:val=&quot;008755FC&quot;/&gt;&lt;wsp:rsid wsp:val=&quot;00876177&quot;/&gt;&lt;wsp:rsid wsp:val=&quot;008763F9&quot;/&gt;&lt;wsp:rsid wsp:val=&quot;00877442&quot;/&gt;&lt;wsp:rsid wsp:val=&quot;008801FB&quot;/&gt;&lt;wsp:rsid wsp:val=&quot;00881487&quot;/&gt;&lt;wsp:rsid wsp:val=&quot;00885796&quot;/&gt;&lt;wsp:rsid wsp:val=&quot;00886FCE&quot;/&gt;&lt;wsp:rsid wsp:val=&quot;00887361&quot;/&gt;&lt;wsp:rsid wsp:val=&quot;00892EB8&quot;/&gt;&lt;wsp:rsid wsp:val=&quot;008932D0&quot;/&gt;&lt;wsp:rsid wsp:val=&quot;00893C41&quot;/&gt;&lt;wsp:rsid wsp:val=&quot;008943B7&quot;/&gt;&lt;wsp:rsid wsp:val=&quot;008A0946&quot;/&gt;&lt;wsp:rsid wsp:val=&quot;008A0BAF&quot;/&gt;&lt;wsp:rsid wsp:val=&quot;008A1B35&quot;/&gt;&lt;wsp:rsid wsp:val=&quot;008A26AD&quot;/&gt;&lt;wsp:rsid wsp:val=&quot;008A2AC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3864&quot;/&gt;&lt;wsp:rsid wsp:val=&quot;008B5A51&quot;/&gt;&lt;wsp:rsid wsp:val=&quot;008B6637&quot;/&gt;&lt;wsp:rsid wsp:val=&quot;008B6A58&quot;/&gt;&lt;wsp:rsid wsp:val=&quot;008B6DF8&quot;/&gt;&lt;wsp:rsid wsp:val=&quot;008C043B&quot;/&gt;&lt;wsp:rsid wsp:val=&quot;008C1827&quot;/&gt;&lt;wsp:rsid wsp:val=&quot;008C2ACA&quot;/&gt;&lt;wsp:rsid wsp:val=&quot;008C568A&quot;/&gt;&lt;wsp:rsid wsp:val=&quot;008D07BE&quot;/&gt;&lt;wsp:rsid wsp:val=&quot;008D0D55&quot;/&gt;&lt;wsp:rsid wsp:val=&quot;008D1FE3&quot;/&gt;&lt;wsp:rsid wsp:val=&quot;008D3431&quot;/&gt;&lt;wsp:rsid wsp:val=&quot;008D5287&quot;/&gt;&lt;wsp:rsid wsp:val=&quot;008D6D07&quot;/&gt;&lt;wsp:rsid wsp:val=&quot;008D7FE8&quot;/&gt;&lt;wsp:rsid wsp:val=&quot;008E1064&quot;/&gt;&lt;wsp:rsid wsp:val=&quot;008E6278&quot;/&gt;&lt;wsp:rsid wsp:val=&quot;008E6A51&quot;/&gt;&lt;wsp:rsid wsp:val=&quot;008E6D2B&quot;/&gt;&lt;wsp:rsid wsp:val=&quot;008E7005&quot;/&gt;&lt;wsp:rsid wsp:val=&quot;008E797B&quot;/&gt;&lt;wsp:rsid wsp:val=&quot;008F02EE&quot;/&gt;&lt;wsp:rsid wsp:val=&quot;008F1DF3&quot;/&gt;&lt;wsp:rsid wsp:val=&quot;008F2225&quot;/&gt;&lt;wsp:rsid wsp:val=&quot;008F3738&quot;/&gt;&lt;wsp:rsid wsp:val=&quot;008F54C5&quot;/&gt;&lt;wsp:rsid wsp:val=&quot;008F5CA5&quot;/&gt;&lt;wsp:rsid wsp:val=&quot;009004BB&quot;/&gt;&lt;wsp:rsid wsp:val=&quot;00900794&quot;/&gt;&lt;wsp:rsid wsp:val=&quot;00901241&quot;/&gt;&lt;wsp:rsid wsp:val=&quot;00902955&quot;/&gt;&lt;wsp:rsid wsp:val=&quot;00902A2C&quot;/&gt;&lt;wsp:rsid wsp:val=&quot;009076D8&quot;/&gt;&lt;wsp:rsid wsp:val=&quot;00907F9B&quot;/&gt;&lt;wsp:rsid wsp:val=&quot;0091060F&quot;/&gt;&lt;wsp:rsid wsp:val=&quot;00910EB7&quot;/&gt;&lt;wsp:rsid wsp:val=&quot;00912B01&quot;/&gt;&lt;wsp:rsid wsp:val=&quot;00912CAF&quot;/&gt;&lt;wsp:rsid wsp:val=&quot;0091307A&quot;/&gt;&lt;wsp:rsid wsp:val=&quot;009131ED&quot;/&gt;&lt;wsp:rsid wsp:val=&quot;00914586&quot;/&gt;&lt;wsp:rsid wsp:val=&quot;00915DF9&quot;/&gt;&lt;wsp:rsid wsp:val=&quot;00917AD1&quot;/&gt;&lt;wsp:rsid wsp:val=&quot;00920C9F&quot;/&gt;&lt;wsp:rsid wsp:val=&quot;00921D5C&quot;/&gt;&lt;wsp:rsid wsp:val=&quot;00922EE1&quot;/&gt;&lt;wsp:rsid wsp:val=&quot;00925A25&quot;/&gt;&lt;wsp:rsid wsp:val=&quot;00927EDC&quot;/&gt;&lt;wsp:rsid wsp:val=&quot;00930147&quot;/&gt;&lt;wsp:rsid wsp:val=&quot;00930F57&quot;/&gt;&lt;wsp:rsid wsp:val=&quot;00930FE4&quot;/&gt;&lt;wsp:rsid wsp:val=&quot;00931CDD&quot;/&gt;&lt;wsp:rsid wsp:val=&quot;00932F63&quot;/&gt;&lt;wsp:rsid wsp:val=&quot;0093305D&quot;/&gt;&lt;wsp:rsid wsp:val=&quot;009333D0&quot;/&gt;&lt;wsp:rsid wsp:val=&quot;00933AFA&quot;/&gt;&lt;wsp:rsid wsp:val=&quot;00934846&quot;/&gt;&lt;wsp:rsid wsp:val=&quot;0093598F&quot;/&gt;&lt;wsp:rsid wsp:val=&quot;00941251&quot;/&gt;&lt;wsp:rsid wsp:val=&quot;009417ED&quot;/&gt;&lt;wsp:rsid wsp:val=&quot;009430EA&quot;/&gt;&lt;wsp:rsid wsp:val=&quot;00943914&quot;/&gt;&lt;wsp:rsid wsp:val=&quot;009441C6&quot;/&gt;&lt;wsp:rsid wsp:val=&quot;00944343&quot;/&gt;&lt;wsp:rsid wsp:val=&quot;00944D1A&quot;/&gt;&lt;wsp:rsid wsp:val=&quot;009510A0&quot;/&gt;&lt;wsp:rsid wsp:val=&quot;00951385&quot;/&gt;&lt;wsp:rsid wsp:val=&quot;009522BC&quot;/&gt;&lt;wsp:rsid wsp:val=&quot;00953D22&quot;/&gt;&lt;wsp:rsid wsp:val=&quot;00955C7B&quot;/&gt;&lt;wsp:rsid wsp:val=&quot;00956C38&quot;/&gt;&lt;wsp:rsid wsp:val=&quot;00962EEA&quot;/&gt;&lt;wsp:rsid wsp:val=&quot;009632F8&quot;/&gt;&lt;wsp:rsid wsp:val=&quot;00963EEF&quot;/&gt;&lt;wsp:rsid wsp:val=&quot;0096459E&quot;/&gt;&lt;wsp:rsid wsp:val=&quot;00964E10&quot;/&gt;&lt;wsp:rsid wsp:val=&quot;00966662&quot;/&gt;&lt;wsp:rsid wsp:val=&quot;00970827&quot;/&gt;&lt;wsp:rsid wsp:val=&quot;00970A00&quot;/&gt;&lt;wsp:rsid wsp:val=&quot;00970A6C&quot;/&gt;&lt;wsp:rsid wsp:val=&quot;00976938&quot;/&gt;&lt;wsp:rsid wsp:val=&quot;00976D6B&quot;/&gt;&lt;wsp:rsid wsp:val=&quot;00977CA3&quot;/&gt;&lt;wsp:rsid wsp:val=&quot;00982099&quot;/&gt;&lt;wsp:rsid wsp:val=&quot;00984B9A&quot;/&gt;&lt;wsp:rsid wsp:val=&quot;00987F30&quot;/&gt;&lt;wsp:rsid wsp:val=&quot;0099042C&quot;/&gt;&lt;wsp:rsid wsp:val=&quot;00991C56&quot;/&gt;&lt;wsp:rsid wsp:val=&quot;00995F60&quot;/&gt;&lt;wsp:rsid wsp:val=&quot;009A05F3&quot;/&gt;&lt;wsp:rsid wsp:val=&quot;009A08EE&quot;/&gt;&lt;wsp:rsid wsp:val=&quot;009A3C48&quot;/&gt;&lt;wsp:rsid wsp:val=&quot;009A4065&quot;/&gt;&lt;wsp:rsid wsp:val=&quot;009A55F8&quot;/&gt;&lt;wsp:rsid wsp:val=&quot;009B1329&quot;/&gt;&lt;wsp:rsid wsp:val=&quot;009B3479&quot;/&gt;&lt;wsp:rsid wsp:val=&quot;009B5E34&quot;/&gt;&lt;wsp:rsid wsp:val=&quot;009B67E0&quot;/&gt;&lt;wsp:rsid wsp:val=&quot;009B724F&quot;/&gt;&lt;wsp:rsid wsp:val=&quot;009C2E99&quot;/&gt;&lt;wsp:rsid wsp:val=&quot;009C44B5&quot;/&gt;&lt;wsp:rsid wsp:val=&quot;009C4975&quot;/&gt;&lt;wsp:rsid wsp:val=&quot;009D15E0&quot;/&gt;&lt;wsp:rsid wsp:val=&quot;009D18E8&quot;/&gt;&lt;wsp:rsid wsp:val=&quot;009D310E&quot;/&gt;&lt;wsp:rsid wsp:val=&quot;009D3DA1&quot;/&gt;&lt;wsp:rsid wsp:val=&quot;009D5913&quot;/&gt;&lt;wsp:rsid wsp:val=&quot;009D7039&quot;/&gt;&lt;wsp:rsid wsp:val=&quot;009D7E11&quot;/&gt;&lt;wsp:rsid wsp:val=&quot;009E072E&quot;/&gt;&lt;wsp:rsid wsp:val=&quot;009E2D8D&quot;/&gt;&lt;wsp:rsid wsp:val=&quot;009E2F0D&quot;/&gt;&lt;wsp:rsid wsp:val=&quot;009E43C9&quot;/&gt;&lt;wsp:rsid wsp:val=&quot;009E61C3&quot;/&gt;&lt;wsp:rsid wsp:val=&quot;009E6884&quot;/&gt;&lt;wsp:rsid wsp:val=&quot;009E6D0E&quot;/&gt;&lt;wsp:rsid wsp:val=&quot;009F015C&quot;/&gt;&lt;wsp:rsid wsp:val=&quot;009F04FD&quot;/&gt;&lt;wsp:rsid wsp:val=&quot;009F2DBF&quot;/&gt;&lt;wsp:rsid wsp:val=&quot;009F3061&quot;/&gt;&lt;wsp:rsid wsp:val=&quot;009F48E7&quot;/&gt;&lt;wsp:rsid wsp:val=&quot;009F4FF5&quot;/&gt;&lt;wsp:rsid wsp:val=&quot;009F5E7B&quot;/&gt;&lt;wsp:rsid wsp:val=&quot;009F78EA&quot;/&gt;&lt;wsp:rsid wsp:val=&quot;009F79B9&quot;/&gt;&lt;wsp:rsid wsp:val=&quot;00A00247&quot;/&gt;&lt;wsp:rsid wsp:val=&quot;00A019FB&quot;/&gt;&lt;wsp:rsid wsp:val=&quot;00A0646B&quot;/&gt;&lt;wsp:rsid wsp:val=&quot;00A079FE&quot;/&gt;&lt;wsp:rsid wsp:val=&quot;00A11984&quot;/&gt;&lt;wsp:rsid wsp:val=&quot;00A12493&quot;/&gt;&lt;wsp:rsid wsp:val=&quot;00A15F63&quot;/&gt;&lt;wsp:rsid wsp:val=&quot;00A206A0&quot;/&gt;&lt;wsp:rsid wsp:val=&quot;00A2255F&quot;/&gt;&lt;wsp:rsid wsp:val=&quot;00A24EFC&quot;/&gt;&lt;wsp:rsid wsp:val=&quot;00A26D92&quot;/&gt;&lt;wsp:rsid wsp:val=&quot;00A27C84&quot;/&gt;&lt;wsp:rsid wsp:val=&quot;00A30676&quot;/&gt;&lt;wsp:rsid wsp:val=&quot;00A30E73&quot;/&gt;&lt;wsp:rsid wsp:val=&quot;00A3105A&quot;/&gt;&lt;wsp:rsid wsp:val=&quot;00A315EB&quot;/&gt;&lt;wsp:rsid wsp:val=&quot;00A31EFA&quot;/&gt;&lt;wsp:rsid wsp:val=&quot;00A325DF&quot;/&gt;&lt;wsp:rsid wsp:val=&quot;00A32E04&quot;/&gt;&lt;wsp:rsid wsp:val=&quot;00A33226&quot;/&gt;&lt;wsp:rsid wsp:val=&quot;00A35F88&quot;/&gt;&lt;wsp:rsid wsp:val=&quot;00A37034&quot;/&gt;&lt;wsp:rsid wsp:val=&quot;00A37BBC&quot;/&gt;&lt;wsp:rsid wsp:val=&quot;00A41573&quot;/&gt;&lt;wsp:rsid wsp:val=&quot;00A425DA&quot;/&gt;&lt;wsp:rsid wsp:val=&quot;00A43114&quot;/&gt;&lt;wsp:rsid wsp:val=&quot;00A451FD&quot;/&gt;&lt;wsp:rsid wsp:val=&quot;00A455D8&quot;/&gt;&lt;wsp:rsid wsp:val=&quot;00A47BDC&quot;/&gt;&lt;wsp:rsid wsp:val=&quot;00A517C6&quot;/&gt;&lt;wsp:rsid wsp:val=&quot;00A52488&quot;/&gt;&lt;wsp:rsid wsp:val=&quot;00A5308B&quot;/&gt;&lt;wsp:rsid wsp:val=&quot;00A530D1&quot;/&gt;&lt;wsp:rsid wsp:val=&quot;00A64DE3&quot;/&gt;&lt;wsp:rsid wsp:val=&quot;00A71520&quot;/&gt;&lt;wsp:rsid wsp:val=&quot;00A71FA6&quot;/&gt;&lt;wsp:rsid wsp:val=&quot;00A755E7&quot;/&gt;&lt;wsp:rsid wsp:val=&quot;00A7625B&quot;/&gt;&lt;wsp:rsid wsp:val=&quot;00A76A55&quot;/&gt;&lt;wsp:rsid wsp:val=&quot;00A804C2&quot;/&gt;&lt;wsp:rsid wsp:val=&quot;00A80A2E&quot;/&gt;&lt;wsp:rsid wsp:val=&quot;00A81EDC&quot;/&gt;&lt;wsp:rsid wsp:val=&quot;00A8235A&quot;/&gt;&lt;wsp:rsid wsp:val=&quot;00A83106&quot;/&gt;&lt;wsp:rsid wsp:val=&quot;00A838B3&quot;/&gt;&lt;wsp:rsid wsp:val=&quot;00A84DF8&quot;/&gt;&lt;wsp:rsid wsp:val=&quot;00A85AF9&quot;/&gt;&lt;wsp:rsid wsp:val=&quot;00A85CEE&quot;/&gt;&lt;wsp:rsid wsp:val=&quot;00A86238&quot;/&gt;&lt;wsp:rsid wsp:val=&quot;00A87D15&quot;/&gt;&lt;wsp:rsid wsp:val=&quot;00A90351&quot;/&gt;&lt;wsp:rsid wsp:val=&quot;00A90FBC&quot;/&gt;&lt;wsp:rsid wsp:val=&quot;00A9226A&quot;/&gt;&lt;wsp:rsid wsp:val=&quot;00A937AF&quot;/&gt;&lt;wsp:rsid wsp:val=&quot;00A93961&quot;/&gt;&lt;wsp:rsid wsp:val=&quot;00A9671F&quot;/&gt;&lt;wsp:rsid wsp:val=&quot;00AA0128&quot;/&gt;&lt;wsp:rsid wsp:val=&quot;00AA07D3&quot;/&gt;&lt;wsp:rsid wsp:val=&quot;00AA1474&quot;/&gt;&lt;wsp:rsid wsp:val=&quot;00AA2C42&quot;/&gt;&lt;wsp:rsid wsp:val=&quot;00AA3A18&quot;/&gt;&lt;wsp:rsid wsp:val=&quot;00AA63F0&quot;/&gt;&lt;wsp:rsid wsp:val=&quot;00AA765B&quot;/&gt;&lt;wsp:rsid wsp:val=&quot;00AB00B5&quot;/&gt;&lt;wsp:rsid wsp:val=&quot;00AB0E4C&quot;/&gt;&lt;wsp:rsid wsp:val=&quot;00AB4FFD&quot;/&gt;&lt;wsp:rsid wsp:val=&quot;00AB5C08&quot;/&gt;&lt;wsp:rsid wsp:val=&quot;00AC1123&quot;/&gt;&lt;wsp:rsid wsp:val=&quot;00AC3235&quot;/&gt;&lt;wsp:rsid wsp:val=&quot;00AC4D79&quot;/&gt;&lt;wsp:rsid wsp:val=&quot;00AC5A51&quot;/&gt;&lt;wsp:rsid wsp:val=&quot;00AC6197&quot;/&gt;&lt;wsp:rsid wsp:val=&quot;00AC71DA&quot;/&gt;&lt;wsp:rsid wsp:val=&quot;00AD3DB0&quot;/&gt;&lt;wsp:rsid wsp:val=&quot;00AD4298&quot;/&gt;&lt;wsp:rsid wsp:val=&quot;00AD49B6&quot;/&gt;&lt;wsp:rsid wsp:val=&quot;00AE063E&quot;/&gt;&lt;wsp:rsid wsp:val=&quot;00AE0827&quot;/&gt;&lt;wsp:rsid wsp:val=&quot;00AE0CF6&quot;/&gt;&lt;wsp:rsid wsp:val=&quot;00AE0FEA&quot;/&gt;&lt;wsp:rsid wsp:val=&quot;00AE4789&quot;/&gt;&lt;wsp:rsid wsp:val=&quot;00AE4BB4&quot;/&gt;&lt;wsp:rsid wsp:val=&quot;00AE6349&quot;/&gt;&lt;wsp:rsid wsp:val=&quot;00AE66BE&quot;/&gt;&lt;wsp:rsid wsp:val=&quot;00AE6BB4&quot;/&gt;&lt;wsp:rsid wsp:val=&quot;00AF12C0&quot;/&gt;&lt;wsp:rsid wsp:val=&quot;00AF3ED2&quot;/&gt;&lt;wsp:rsid wsp:val=&quot;00AF5CC3&quot;/&gt;&lt;wsp:rsid wsp:val=&quot;00AF6BE9&quot;/&gt;&lt;wsp:rsid wsp:val=&quot;00B0239C&quot;/&gt;&lt;wsp:rsid wsp:val=&quot;00B04421&quot;/&gt;&lt;wsp:rsid wsp:val=&quot;00B0675A&quot;/&gt;&lt;wsp:rsid wsp:val=&quot;00B07945&quot;/&gt;&lt;wsp:rsid wsp:val=&quot;00B145A5&quot;/&gt;&lt;wsp:rsid wsp:val=&quot;00B20BB4&quot;/&gt;&lt;wsp:rsid wsp:val=&quot;00B2317F&quot;/&gt;&lt;wsp:rsid wsp:val=&quot;00B26C67&quot;/&gt;&lt;wsp:rsid wsp:val=&quot;00B366D5&quot;/&gt;&lt;wsp:rsid wsp:val=&quot;00B4008D&quot;/&gt;&lt;wsp:rsid wsp:val=&quot;00B41708&quot;/&gt;&lt;wsp:rsid wsp:val=&quot;00B45C65&quot;/&gt;&lt;wsp:rsid wsp:val=&quot;00B475CC&quot;/&gt;&lt;wsp:rsid wsp:val=&quot;00B4777B&quot;/&gt;&lt;wsp:rsid wsp:val=&quot;00B52FFC&quot;/&gt;&lt;wsp:rsid wsp:val=&quot;00B53431&quot;/&gt;&lt;wsp:rsid wsp:val=&quot;00B53556&quot;/&gt;&lt;wsp:rsid wsp:val=&quot;00B53CB3&quot;/&gt;&lt;wsp:rsid wsp:val=&quot;00B56ABB&quot;/&gt;&lt;wsp:rsid wsp:val=&quot;00B669BC&quot;/&gt;&lt;wsp:rsid wsp:val=&quot;00B731E5&quot;/&gt;&lt;wsp:rsid wsp:val=&quot;00B73FCF&quot;/&gt;&lt;wsp:rsid wsp:val=&quot;00B76AA2&quot;/&gt;&lt;wsp:rsid wsp:val=&quot;00B76DB4&quot;/&gt;&lt;wsp:rsid wsp:val=&quot;00B815C9&quot;/&gt;&lt;wsp:rsid wsp:val=&quot;00B837F7&quot;/&gt;&lt;wsp:rsid wsp:val=&quot;00B8496A&quot;/&gt;&lt;wsp:rsid wsp:val=&quot;00B87909&quot;/&gt;&lt;wsp:rsid wsp:val=&quot;00B87B68&quot;/&gt;&lt;wsp:rsid wsp:val=&quot;00B91AAD&quot;/&gt;&lt;wsp:rsid wsp:val=&quot;00B92508&quot;/&gt;&lt;wsp:rsid wsp:val=&quot;00B92EDA&quot;/&gt;&lt;wsp:rsid wsp:val=&quot;00B935D6&quot;/&gt;&lt;wsp:rsid wsp:val=&quot;00B9653D&quot;/&gt;&lt;wsp:rsid wsp:val=&quot;00B96C6F&quot;/&gt;&lt;wsp:rsid wsp:val=&quot;00BA3817&quot;/&gt;&lt;wsp:rsid wsp:val=&quot;00BA39D4&quot;/&gt;&lt;wsp:rsid wsp:val=&quot;00BA6447&quot;/&gt;&lt;wsp:rsid wsp:val=&quot;00BA7280&quot;/&gt;&lt;wsp:rsid wsp:val=&quot;00BA767B&quot;/&gt;&lt;wsp:rsid wsp:val=&quot;00BB1B5E&quot;/&gt;&lt;wsp:rsid wsp:val=&quot;00BB1E9A&quot;/&gt;&lt;wsp:rsid wsp:val=&quot;00BB34D5&quot;/&gt;&lt;wsp:rsid wsp:val=&quot;00BB4C6C&quot;/&gt;&lt;wsp:rsid wsp:val=&quot;00BB69B7&quot;/&gt;&lt;wsp:rsid wsp:val=&quot;00BB710B&quot;/&gt;&lt;wsp:rsid wsp:val=&quot;00BB7E8A&quot;/&gt;&lt;wsp:rsid wsp:val=&quot;00BC0B40&quot;/&gt;&lt;wsp:rsid wsp:val=&quot;00BC3AC0&quot;/&gt;&lt;wsp:rsid wsp:val=&quot;00BC6020&quot;/&gt;&lt;wsp:rsid wsp:val=&quot;00BC6591&quot;/&gt;&lt;wsp:rsid wsp:val=&quot;00BC69D9&quot;/&gt;&lt;wsp:rsid wsp:val=&quot;00BC74AA&quot;/&gt;&lt;wsp:rsid wsp:val=&quot;00BD56F1&quot;/&gt;&lt;wsp:rsid wsp:val=&quot;00BD6548&quot;/&gt;&lt;wsp:rsid wsp:val=&quot;00BE0B85&quot;/&gt;&lt;wsp:rsid wsp:val=&quot;00BE0CA1&quot;/&gt;&lt;wsp:rsid wsp:val=&quot;00BE1796&quot;/&gt;&lt;wsp:rsid wsp:val=&quot;00BE3481&quot;/&gt;&lt;wsp:rsid wsp:val=&quot;00BE535F&quot;/&gt;&lt;wsp:rsid wsp:val=&quot;00BE5642&quot;/&gt;&lt;wsp:rsid wsp:val=&quot;00BF3F7B&quot;/&gt;&lt;wsp:rsid wsp:val=&quot;00BF5912&quot;/&gt;&lt;wsp:rsid wsp:val=&quot;00BF69CA&quot;/&gt;&lt;wsp:rsid wsp:val=&quot;00BF6DAB&quot;/&gt;&lt;wsp:rsid wsp:val=&quot;00C03208&quot;/&gt;&lt;wsp:rsid wsp:val=&quot;00C05A1C&quot;/&gt;&lt;wsp:rsid wsp:val=&quot;00C11555&quot;/&gt;&lt;wsp:rsid wsp:val=&quot;00C11962&quot;/&gt;&lt;wsp:rsid wsp:val=&quot;00C1288C&quot;/&gt;&lt;wsp:rsid wsp:val=&quot;00C1622C&quot;/&gt;&lt;wsp:rsid wsp:val=&quot;00C213DC&quot;/&gt;&lt;wsp:rsid wsp:val=&quot;00C22EC1&quot;/&gt;&lt;wsp:rsid wsp:val=&quot;00C32242&quot;/&gt;&lt;wsp:rsid wsp:val=&quot;00C32C43&quot;/&gt;&lt;wsp:rsid wsp:val=&quot;00C35287&quot;/&gt;&lt;wsp:rsid wsp:val=&quot;00C377AC&quot;/&gt;&lt;wsp:rsid wsp:val=&quot;00C37C2C&quot;/&gt;&lt;wsp:rsid wsp:val=&quot;00C404ED&quot;/&gt;&lt;wsp:rsid wsp:val=&quot;00C40C5A&quot;/&gt;&lt;wsp:rsid wsp:val=&quot;00C42668&quot;/&gt;&lt;wsp:rsid wsp:val=&quot;00C4309C&quot;/&gt;&lt;wsp:rsid wsp:val=&quot;00C440F1&quot;/&gt;&lt;wsp:rsid wsp:val=&quot;00C4730E&quot;/&gt;&lt;wsp:rsid wsp:val=&quot;00C517CB&quot;/&gt;&lt;wsp:rsid wsp:val=&quot;00C52CA1&quot;/&gt;&lt;wsp:rsid wsp:val=&quot;00C53D23&quot;/&gt;&lt;wsp:rsid wsp:val=&quot;00C57103&quot;/&gt;&lt;wsp:rsid wsp:val=&quot;00C571F2&quot;/&gt;&lt;wsp:rsid wsp:val=&quot;00C57AB2&quot;/&gt;&lt;wsp:rsid wsp:val=&quot;00C61649&quot;/&gt;&lt;wsp:rsid wsp:val=&quot;00C7060E&quot;/&gt;&lt;wsp:rsid wsp:val=&quot;00C70630&quot;/&gt;&lt;wsp:rsid wsp:val=&quot;00C721C0&quot;/&gt;&lt;wsp:rsid wsp:val=&quot;00C738DC&quot;/&gt;&lt;wsp:rsid wsp:val=&quot;00C73D5E&quot;/&gt;&lt;wsp:rsid wsp:val=&quot;00C759FA&quot;/&gt;&lt;wsp:rsid wsp:val=&quot;00C7675B&quot;/&gt;&lt;wsp:rsid wsp:val=&quot;00C774B6&quot;/&gt;&lt;wsp:rsid wsp:val=&quot;00C77E34&quot;/&gt;&lt;wsp:rsid wsp:val=&quot;00C84A6F&quot;/&gt;&lt;wsp:rsid wsp:val=&quot;00C84C34&quot;/&gt;&lt;wsp:rsid wsp:val=&quot;00C85E4A&quot;/&gt;&lt;wsp:rsid wsp:val=&quot;00C87013&quot;/&gt;&lt;wsp:rsid wsp:val=&quot;00C9019A&quot;/&gt;&lt;wsp:rsid wsp:val=&quot;00C904F2&quot;/&gt;&lt;wsp:rsid wsp:val=&quot;00C933D4&quot;/&gt;&lt;wsp:rsid wsp:val=&quot;00C954EC&quot;/&gt;&lt;wsp:rsid wsp:val=&quot;00C971FB&quot;/&gt;&lt;wsp:rsid wsp:val=&quot;00C9772C&quot;/&gt;&lt;wsp:rsid wsp:val=&quot;00C97BC5&quot;/&gt;&lt;wsp:rsid wsp:val=&quot;00CA2219&quot;/&gt;&lt;wsp:rsid wsp:val=&quot;00CA44C2&quot;/&gt;&lt;wsp:rsid wsp:val=&quot;00CA699E&quot;/&gt;&lt;wsp:rsid wsp:val=&quot;00CB61A4&quot;/&gt;&lt;wsp:rsid wsp:val=&quot;00CB655B&quot;/&gt;&lt;wsp:rsid wsp:val=&quot;00CC385F&quot;/&gt;&lt;wsp:rsid wsp:val=&quot;00CC3DBB&quot;/&gt;&lt;wsp:rsid wsp:val=&quot;00CC5C90&quot;/&gt;&lt;wsp:rsid wsp:val=&quot;00CC7BFE&quot;/&gt;&lt;wsp:rsid wsp:val=&quot;00CD1BD9&quot;/&gt;&lt;wsp:rsid wsp:val=&quot;00CD1C43&quot;/&gt;&lt;wsp:rsid wsp:val=&quot;00CD2136&quot;/&gt;&lt;wsp:rsid wsp:val=&quot;00CD2908&quot;/&gt;&lt;wsp:rsid wsp:val=&quot;00CD2FA7&quot;/&gt;&lt;wsp:rsid wsp:val=&quot;00CD30F1&quot;/&gt;&lt;wsp:rsid wsp:val=&quot;00CD5ADD&quot;/&gt;&lt;wsp:rsid wsp:val=&quot;00CD763F&quot;/&gt;&lt;wsp:rsid wsp:val=&quot;00CD7ACF&quot;/&gt;&lt;wsp:rsid wsp:val=&quot;00CE09FD&quot;/&gt;&lt;wsp:rsid wsp:val=&quot;00CE252E&quot;/&gt;&lt;wsp:rsid wsp:val=&quot;00CF0202&quot;/&gt;&lt;wsp:rsid wsp:val=&quot;00CF2CDA&quot;/&gt;&lt;wsp:rsid wsp:val=&quot;00CF356C&quot;/&gt;&lt;wsp:rsid wsp:val=&quot;00CF3C9C&quot;/&gt;&lt;wsp:rsid wsp:val=&quot;00CF756E&quot;/&gt;&lt;wsp:rsid wsp:val=&quot;00D017CD&quot;/&gt;&lt;wsp:rsid wsp:val=&quot;00D02DA2&quot;/&gt;&lt;wsp:rsid wsp:val=&quot;00D04F06&quot;/&gt;&lt;wsp:rsid wsp:val=&quot;00D176EB&quot;/&gt;&lt;wsp:rsid wsp:val=&quot;00D20715&quot;/&gt;&lt;wsp:rsid wsp:val=&quot;00D20C60&quot;/&gt;&lt;wsp:rsid wsp:val=&quot;00D20CDC&quot;/&gt;&lt;wsp:rsid wsp:val=&quot;00D24F2A&quot;/&gt;&lt;wsp:rsid wsp:val=&quot;00D26BEB&quot;/&gt;&lt;wsp:rsid wsp:val=&quot;00D26E3D&quot;/&gt;&lt;wsp:rsid wsp:val=&quot;00D30B7A&quot;/&gt;&lt;wsp:rsid wsp:val=&quot;00D321F0&quot;/&gt;&lt;wsp:rsid wsp:val=&quot;00D3265F&quot;/&gt;&lt;wsp:rsid wsp:val=&quot;00D33BB1&quot;/&gt;&lt;wsp:rsid wsp:val=&quot;00D34920&quot;/&gt;&lt;wsp:rsid wsp:val=&quot;00D34D21&quot;/&gt;&lt;wsp:rsid wsp:val=&quot;00D3644E&quot;/&gt;&lt;wsp:rsid wsp:val=&quot;00D41FC7&quot;/&gt;&lt;wsp:rsid wsp:val=&quot;00D430F7&quot;/&gt;&lt;wsp:rsid wsp:val=&quot;00D4356B&quot;/&gt;&lt;wsp:rsid wsp:val=&quot;00D450CF&quot;/&gt;&lt;wsp:rsid wsp:val=&quot;00D47ED7&quot;/&gt;&lt;wsp:rsid wsp:val=&quot;00D517C3&quot;/&gt;&lt;wsp:rsid wsp:val=&quot;00D557D2&quot;/&gt;&lt;wsp:rsid wsp:val=&quot;00D60185&quot;/&gt;&lt;wsp:rsid wsp:val=&quot;00D61D34&quot;/&gt;&lt;wsp:rsid wsp:val=&quot;00D63C9E&quot;/&gt;&lt;wsp:rsid wsp:val=&quot;00D6681B&quot;/&gt;&lt;wsp:rsid wsp:val=&quot;00D704CB&quot;/&gt;&lt;wsp:rsid wsp:val=&quot;00D709E7&quot;/&gt;&lt;wsp:rsid wsp:val=&quot;00D71140&quot;/&gt;&lt;wsp:rsid wsp:val=&quot;00D752CE&quot;/&gt;&lt;wsp:rsid wsp:val=&quot;00D7587A&quot;/&gt;&lt;wsp:rsid wsp:val=&quot;00D805F9&quot;/&gt;&lt;wsp:rsid wsp:val=&quot;00D80EA9&quot;/&gt;&lt;wsp:rsid wsp:val=&quot;00D82CA8&quot;/&gt;&lt;wsp:rsid wsp:val=&quot;00D83152&quot;/&gt;&lt;wsp:rsid wsp:val=&quot;00D83D00&quot;/&gt;&lt;wsp:rsid wsp:val=&quot;00D83D35&quot;/&gt;&lt;wsp:rsid wsp:val=&quot;00D844E5&quot;/&gt;&lt;wsp:rsid wsp:val=&quot;00D875DC&quot;/&gt;&lt;wsp:rsid wsp:val=&quot;00D96636&quot;/&gt;&lt;wsp:rsid wsp:val=&quot;00D96CC2&quot;/&gt;&lt;wsp:rsid wsp:val=&quot;00DA06FC&quot;/&gt;&lt;wsp:rsid wsp:val=&quot;00DA4A5D&quot;/&gt;&lt;wsp:rsid wsp:val=&quot;00DA5B1D&quot;/&gt;&lt;wsp:rsid wsp:val=&quot;00DA5E95&quot;/&gt;&lt;wsp:rsid wsp:val=&quot;00DA742F&quot;/&gt;&lt;wsp:rsid wsp:val=&quot;00DA7678&quot;/&gt;&lt;wsp:rsid wsp:val=&quot;00DA7BBB&quot;/&gt;&lt;wsp:rsid wsp:val=&quot;00DA7D63&quot;/&gt;&lt;wsp:rsid wsp:val=&quot;00DB190B&quot;/&gt;&lt;wsp:rsid wsp:val=&quot;00DB2457&quot;/&gt;&lt;wsp:rsid wsp:val=&quot;00DB2658&quot;/&gt;&lt;wsp:rsid wsp:val=&quot;00DB6EBB&quot;/&gt;&lt;wsp:rsid wsp:val=&quot;00DB78E6&quot;/&gt;&lt;wsp:rsid wsp:val=&quot;00DB7CEF&quot;/&gt;&lt;wsp:rsid wsp:val=&quot;00DC0FBF&quot;/&gt;&lt;wsp:rsid wsp:val=&quot;00DC30F0&quot;/&gt;&lt;wsp:rsid wsp:val=&quot;00DC4CEE&quot;/&gt;&lt;wsp:rsid wsp:val=&quot;00DC4D5D&quot;/&gt;&lt;wsp:rsid wsp:val=&quot;00DC53B7&quot;/&gt;&lt;wsp:rsid wsp:val=&quot;00DC6C1D&quot;/&gt;&lt;wsp:rsid wsp:val=&quot;00DD1C36&quot;/&gt;&lt;wsp:rsid wsp:val=&quot;00DD2F00&quot;/&gt;&lt;wsp:rsid wsp:val=&quot;00DD355D&quot;/&gt;&lt;wsp:rsid wsp:val=&quot;00DD74D2&quot;/&gt;&lt;wsp:rsid wsp:val=&quot;00DD7583&quot;/&gt;&lt;wsp:rsid wsp:val=&quot;00DD7E88&quot;/&gt;&lt;wsp:rsid wsp:val=&quot;00DF76B7&quot;/&gt;&lt;wsp:rsid wsp:val=&quot;00DF7EF3&quot;/&gt;&lt;wsp:rsid wsp:val=&quot;00E0187C&quot;/&gt;&lt;wsp:rsid wsp:val=&quot;00E01E0A&quot;/&gt;&lt;wsp:rsid wsp:val=&quot;00E02795&quot;/&gt;&lt;wsp:rsid wsp:val=&quot;00E0445D&quot;/&gt;&lt;wsp:rsid wsp:val=&quot;00E06192&quot;/&gt;&lt;wsp:rsid wsp:val=&quot;00E064D3&quot;/&gt;&lt;wsp:rsid wsp:val=&quot;00E14629&quot;/&gt;&lt;wsp:rsid wsp:val=&quot;00E14E3D&quot;/&gt;&lt;wsp:rsid wsp:val=&quot;00E15572&quot;/&gt;&lt;wsp:rsid wsp:val=&quot;00E15D5F&quot;/&gt;&lt;wsp:rsid wsp:val=&quot;00E16C53&quot;/&gt;&lt;wsp:rsid wsp:val=&quot;00E20070&quot;/&gt;&lt;wsp:rsid wsp:val=&quot;00E20781&quot;/&gt;&lt;wsp:rsid wsp:val=&quot;00E2132A&quot;/&gt;&lt;wsp:rsid wsp:val=&quot;00E2199D&quot;/&gt;&lt;wsp:rsid wsp:val=&quot;00E27332&quot;/&gt;&lt;wsp:rsid wsp:val=&quot;00E312E1&quot;/&gt;&lt;wsp:rsid wsp:val=&quot;00E32A76&quot;/&gt;&lt;wsp:rsid wsp:val=&quot;00E32B49&quot;/&gt;&lt;wsp:rsid wsp:val=&quot;00E33BFF&quot;/&gt;&lt;wsp:rsid wsp:val=&quot;00E35999&quot;/&gt;&lt;wsp:rsid wsp:val=&quot;00E4200F&quot;/&gt;&lt;wsp:rsid wsp:val=&quot;00E453A6&quot;/&gt;&lt;wsp:rsid wsp:val=&quot;00E46128&quot;/&gt;&lt;wsp:rsid wsp:val=&quot;00E515C0&quot;/&gt;&lt;wsp:rsid wsp:val=&quot;00E517A8&quot;/&gt;&lt;wsp:rsid wsp:val=&quot;00E52363&quot;/&gt;&lt;wsp:rsid wsp:val=&quot;00E5533D&quot;/&gt;&lt;wsp:rsid wsp:val=&quot;00E555EA&quot;/&gt;&lt;wsp:rsid wsp:val=&quot;00E55B45&quot;/&gt;&lt;wsp:rsid wsp:val=&quot;00E56921&quot;/&gt;&lt;wsp:rsid wsp:val=&quot;00E57328&quot;/&gt;&lt;wsp:rsid wsp:val=&quot;00E5782B&quot;/&gt;&lt;wsp:rsid wsp:val=&quot;00E60438&quot;/&gt;&lt;wsp:rsid wsp:val=&quot;00E61F13&quot;/&gt;&lt;wsp:rsid wsp:val=&quot;00E62411&quot;/&gt;&lt;wsp:rsid wsp:val=&quot;00E63216&quot;/&gt;&lt;wsp:rsid wsp:val=&quot;00E6548A&quot;/&gt;&lt;wsp:rsid wsp:val=&quot;00E7075F&quot;/&gt;&lt;wsp:rsid wsp:val=&quot;00E7131E&quot;/&gt;&lt;wsp:rsid wsp:val=&quot;00E71DF1&quot;/&gt;&lt;wsp:rsid wsp:val=&quot;00E72574&quot;/&gt;&lt;wsp:rsid wsp:val=&quot;00E746DD&quot;/&gt;&lt;wsp:rsid wsp:val=&quot;00E767AF&quot;/&gt;&lt;wsp:rsid wsp:val=&quot;00E80310&quot;/&gt;&lt;wsp:rsid wsp:val=&quot;00E83B83&quot;/&gt;&lt;wsp:rsid wsp:val=&quot;00E83B95&quot;/&gt;&lt;wsp:rsid wsp:val=&quot;00E83F5C&quot;/&gt;&lt;wsp:rsid wsp:val=&quot;00E93EC9&quot;/&gt;&lt;wsp:rsid wsp:val=&quot;00E95362&quot;/&gt;&lt;wsp:rsid wsp:val=&quot;00E955CD&quot;/&gt;&lt;wsp:rsid wsp:val=&quot;00E966D8&quot;/&gt;&lt;wsp:rsid wsp:val=&quot;00E97451&quot;/&gt;&lt;wsp:rsid wsp:val=&quot;00E97641&quot;/&gt;&lt;wsp:rsid wsp:val=&quot;00EA0B36&quot;/&gt;&lt;wsp:rsid wsp:val=&quot;00EA0CCF&quot;/&gt;&lt;wsp:rsid wsp:val=&quot;00EA17BC&quot;/&gt;&lt;wsp:rsid wsp:val=&quot;00EA197E&quot;/&gt;&lt;wsp:rsid wsp:val=&quot;00EA46BD&quot;/&gt;&lt;wsp:rsid wsp:val=&quot;00EA51B8&quot;/&gt;&lt;wsp:rsid wsp:val=&quot;00EB0722&quot;/&gt;&lt;wsp:rsid wsp:val=&quot;00EB3B33&quot;/&gt;&lt;wsp:rsid wsp:val=&quot;00EB4F35&quot;/&gt;&lt;wsp:rsid wsp:val=&quot;00EB5EE0&quot;/&gt;&lt;wsp:rsid wsp:val=&quot;00EB694E&quot;/&gt;&lt;wsp:rsid wsp:val=&quot;00EB6ECD&quot;/&gt;&lt;wsp:rsid wsp:val=&quot;00EB79A1&quot;/&gt;&lt;wsp:rsid wsp:val=&quot;00EB7C59&quot;/&gt;&lt;wsp:rsid wsp:val=&quot;00EC1FA2&quot;/&gt;&lt;wsp:rsid wsp:val=&quot;00EC2276&quot;/&gt;&lt;wsp:rsid wsp:val=&quot;00EC2C53&quot;/&gt;&lt;wsp:rsid wsp:val=&quot;00EC48CB&quot;/&gt;&lt;wsp:rsid wsp:val=&quot;00EC5F7A&quot;/&gt;&lt;wsp:rsid wsp:val=&quot;00EC6A91&quot;/&gt;&lt;wsp:rsid wsp:val=&quot;00ED01E8&quot;/&gt;&lt;wsp:rsid wsp:val=&quot;00ED1155&quot;/&gt;&lt;wsp:rsid wsp:val=&quot;00ED17A7&quot;/&gt;&lt;wsp:rsid wsp:val=&quot;00ED24A3&quot;/&gt;&lt;wsp:rsid wsp:val=&quot;00ED4375&quot;/&gt;&lt;wsp:rsid wsp:val=&quot;00ED4938&quot;/&gt;&lt;wsp:rsid wsp:val=&quot;00ED6A6A&quot;/&gt;&lt;wsp:rsid wsp:val=&quot;00EE0553&quot;/&gt;&lt;wsp:rsid wsp:val=&quot;00EE25B5&quot;/&gt;&lt;wsp:rsid wsp:val=&quot;00EE2B67&quot;/&gt;&lt;wsp:rsid wsp:val=&quot;00EE2E49&quot;/&gt;&lt;wsp:rsid wsp:val=&quot;00EE3310&quot;/&gt;&lt;wsp:rsid wsp:val=&quot;00EE3713&quot;/&gt;&lt;wsp:rsid wsp:val=&quot;00EE4B6A&quot;/&gt;&lt;wsp:rsid wsp:val=&quot;00EE54DD&quot;/&gt;&lt;wsp:rsid wsp:val=&quot;00EE76F7&quot;/&gt;&lt;wsp:rsid wsp:val=&quot;00EF0C0D&quot;/&gt;&lt;wsp:rsid wsp:val=&quot;00EF1383&quot;/&gt;&lt;wsp:rsid wsp:val=&quot;00EF3BD7&quot;/&gt;&lt;wsp:rsid wsp:val=&quot;00EF5CE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2C8&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5B68&quot;/&gt;&lt;wsp:rsid wsp:val=&quot;00F25C26&quot;/&gt;&lt;wsp:rsid wsp:val=&quot;00F265EB&quot;/&gt;&lt;wsp:rsid wsp:val=&quot;00F26B35&quot;/&gt;&lt;wsp:rsid wsp:val=&quot;00F2709B&quot;/&gt;&lt;wsp:rsid wsp:val=&quot;00F27513&quot;/&gt;&lt;wsp:rsid wsp:val=&quot;00F27FEB&quot;/&gt;&lt;wsp:rsid wsp:val=&quot;00F31181&quot;/&gt;&lt;wsp:rsid wsp:val=&quot;00F317BD&quot;/&gt;&lt;wsp:rsid wsp:val=&quot;00F33BB6&quot;/&gt;&lt;wsp:rsid wsp:val=&quot;00F34D22&quot;/&gt;&lt;wsp:rsid wsp:val=&quot;00F35BF6&quot;/&gt;&lt;wsp:rsid wsp:val=&quot;00F35D9D&quot;/&gt;&lt;wsp:rsid wsp:val=&quot;00F37B23&quot;/&gt;&lt;wsp:rsid wsp:val=&quot;00F412E1&quot;/&gt;&lt;wsp:rsid wsp:val=&quot;00F417EE&quot;/&gt;&lt;wsp:rsid wsp:val=&quot;00F41CDF&quot;/&gt;&lt;wsp:rsid wsp:val=&quot;00F43188&quot;/&gt;&lt;wsp:rsid wsp:val=&quot;00F45AB4&quot;/&gt;&lt;wsp:rsid wsp:val=&quot;00F46351&quot;/&gt;&lt;wsp:rsid wsp:val=&quot;00F4787C&quot;/&gt;&lt;wsp:rsid wsp:val=&quot;00F5050C&quot;/&gt;&lt;wsp:rsid wsp:val=&quot;00F510AF&quot;/&gt;&lt;wsp:rsid wsp:val=&quot;00F51EE3&quot;/&gt;&lt;wsp:rsid wsp:val=&quot;00F51F6B&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2B34&quot;/&gt;&lt;wsp:rsid wsp:val=&quot;00F74360&quot;/&gt;&lt;wsp:rsid wsp:val=&quot;00F74B37&quot;/&gt;&lt;wsp:rsid wsp:val=&quot;00F76443&quot;/&gt;&lt;wsp:rsid wsp:val=&quot;00F77055&quot;/&gt;&lt;wsp:rsid wsp:val=&quot;00F804BF&quot;/&gt;&lt;wsp:rsid wsp:val=&quot;00F80EE0&quot;/&gt;&lt;wsp:rsid wsp:val=&quot;00F82B8E&quot;/&gt;&lt;wsp:rsid wsp:val=&quot;00F8346E&quot;/&gt;&lt;wsp:rsid wsp:val=&quot;00F85187&quot;/&gt;&lt;wsp:rsid wsp:val=&quot;00F855A2&quot;/&gt;&lt;wsp:rsid wsp:val=&quot;00F917E4&quot;/&gt;&lt;wsp:rsid wsp:val=&quot;00F93775&quot;/&gt;&lt;wsp:rsid wsp:val=&quot;00F9385A&quot;/&gt;&lt;wsp:rsid wsp:val=&quot;00F95116&quot;/&gt;&lt;wsp:rsid wsp:val=&quot;00F95CC8&quot;/&gt;&lt;wsp:rsid wsp:val=&quot;00F96505&quot;/&gt;&lt;wsp:rsid wsp:val=&quot;00F96F52&quot;/&gt;&lt;wsp:rsid wsp:val=&quot;00FA01AF&quot;/&gt;&lt;wsp:rsid wsp:val=&quot;00FA2DA9&quot;/&gt;&lt;wsp:rsid wsp:val=&quot;00FA30C6&quot;/&gt;&lt;wsp:rsid wsp:val=&quot;00FA4488&quot;/&gt;&lt;wsp:rsid wsp:val=&quot;00FB0949&quot;/&gt;&lt;wsp:rsid wsp:val=&quot;00FB1535&quot;/&gt;&lt;wsp:rsid wsp:val=&quot;00FB187B&quot;/&gt;&lt;wsp:rsid wsp:val=&quot;00FB1B2A&quot;/&gt;&lt;wsp:rsid wsp:val=&quot;00FB1C93&quot;/&gt;&lt;wsp:rsid wsp:val=&quot;00FB2A22&quot;/&gt;&lt;wsp:rsid wsp:val=&quot;00FB453A&quot;/&gt;&lt;wsp:rsid wsp:val=&quot;00FB4F65&quot;/&gt;&lt;wsp:rsid wsp:val=&quot;00FB5A07&quot;/&gt;&lt;wsp:rsid wsp:val=&quot;00FC2F0D&quot;/&gt;&lt;wsp:rsid wsp:val=&quot;00FC3092&quot;/&gt;&lt;wsp:rsid wsp:val=&quot;00FC3F67&quot;/&gt;&lt;wsp:rsid wsp:val=&quot;00FC4C61&quot;/&gt;&lt;wsp:rsid wsp:val=&quot;00FC6666&quot;/&gt;&lt;wsp:rsid wsp:val=&quot;00FC7856&quot;/&gt;&lt;wsp:rsid wsp:val=&quot;00FD41CC&quot;/&gt;&lt;wsp:rsid wsp:val=&quot;00FD581B&quot;/&gt;&lt;wsp:rsid wsp:val=&quot;00FD6AF7&quot;/&gt;&lt;wsp:rsid wsp:val=&quot;00FD75DA&quot;/&gt;&lt;wsp:rsid wsp:val=&quot;00FE0F13&quot;/&gt;&lt;wsp:rsid wsp:val=&quot;00FE1375&quot;/&gt;&lt;wsp:rsid wsp:val=&quot;00FE222A&quot;/&gt;&lt;wsp:rsid wsp:val=&quot;00FE3AC7&quot;/&gt;&lt;wsp:rsid wsp:val=&quot;00FE3F12&quot;/&gt;&lt;wsp:rsid wsp:val=&quot;00FE445F&quot;/&gt;&lt;wsp:rsid wsp:val=&quot;00FE4B0B&quot;/&gt;&lt;wsp:rsid wsp:val=&quot;00FE671A&quot;/&gt;&lt;wsp:rsid wsp:val=&quot;00FF1458&quot;/&gt;&lt;wsp:rsid wsp:val=&quot;00FF28A0&quot;/&gt;&lt;wsp:rsid wsp:val=&quot;00FF32CE&quot;/&gt;&lt;wsp:rsid wsp:val=&quot;00FF3F8A&quot;/&gt;&lt;wsp:rsid wsp:val=&quot;00FF63DF&quot;/&gt;&lt;wsp:rsid wsp:val=&quot;00FF6646&quot;/&gt;&lt;wsp:rsid wsp:val=&quot;00FF667A&quot;/&gt;&lt;wsp:rsid wsp:val=&quot;00FF6D40&quot;/&gt;&lt;wsp:rsid wsp:val=&quot;00FF7642&quot;/&gt;&lt;wsp:rsid wsp:val=&quot;00FF7B17&quot;/&gt;&lt;/wsp:rsids&gt;&lt;/w:docPr&gt;&lt;w:body&gt;&lt;wx:sect&gt;&lt;w:p wsp:rsidR=&quot;00000000&quot; wsp:rsidRPr=&quot;00715D61&quot; wsp:rsidRDefault=&quot;00715D61&quot; wsp:rsidP=&quot;00715D61&quot;&gt;&lt;m:oMathPara&gt;&lt;m:oMathParaPr&gt;&lt;m:jc m:val=&quot;left&quot;/&gt;&lt;/m:oMathParaPr&gt;&lt;m:oMath&gt;&lt;m:f&gt;&lt;m:fPr&gt;&lt;m:type m:val=&quot;lin&quot;/&gt;&lt;m:ctrlPr&gt;&lt;w:rPr&gt;&lt;w:rFonts w:ascii=&quot;Cambria Math&quot; w:h-ansi=&quot;Cambria Math&quot;/&gt;&lt;wx:font wx:val=&quot;Cambria Math&quot;/&gt;&lt;w:i/&gt;&lt;w:noProof/&gt;&lt;w:lang w:val=&quot;FR&quot;/&gt;&lt;/w:rPr&gt;&lt;/m:ctrlPr&gt;&lt;/m:fPr&gt;&lt;m:num&gt;&lt;m:sSub&gt;&lt;m:sSubPr&gt;&lt;m:ctrlPr&gt;&lt;w:rPr&gt;&lt;w:rFonts w:ascii=&quot;Cambria Math&quot; w:h-ansi=&quot;Cambria Math&quot;/&gt;&lt;wx:font wx:val=&quot;Cambria Math&quot;/&gt;&lt;w:i/&gt;&lt;w:noProof/&gt;&lt;w:lang w:val=&quot;FR&quot;/&gt;&lt;/w:rPr&gt;&lt;/m:ctrlPr&gt;&lt;/m:sSubPr&gt;&lt;m:e&gt;&lt;m:r&gt;&lt;w:rPr&gt;&lt;w:rFonts w:ascii=&quot;Cambria Math&quot;/&gt;&lt;w:i/&gt;&lt;w:noProof/&gt;&lt;w:lang w:val=&quot;FR&quot;/&gt;&lt;/w:rPr&gt;&lt;m:t&gt;ÃŠ&lt;/m:t&gt;&lt;/m:r&gt;&lt;/m:e&gt;&lt;m:sub&gt;&lt;m:r&gt;&lt;w:rPr&gt;&lt;w:rFonts w:ascii=&quot;Cambria Math&quot;/&gt;&lt;wx:font wx:val=&quot;Cambria Math&quot;/&gt;&lt;w:i/&gt;&lt;w:noProof/&gt;&lt;w:lang w:val=&quot;FR&quot;/&gt;&lt;/w:rPr&gt;&lt;m:t&gt;s&lt;/m:t&gt;&lt;/m:r&gt;&lt;/m:sub&gt;&lt;/m:sSub&gt;&lt;/m:num&gt;&lt;m:den&gt;&lt;m:sSub&gt;&lt;m:sSubPr&gt;&lt;m:ctrlPr&gt;&lt;w:rPr&gt;&lt;w:rFonts w:ascii=&quot;Cambria Math&quot; w:h-ansi=&quot;Cambria Math&quot;/&gt;&lt;wx:font wx:val=&quot;Cambria Math&quot;/&gt;&lt;w:i/&gt;&lt;w:noProof/&gt;&lt;w:lang w:val=&quot;FR&quot;/&gt;&lt;/w:rPr&gt;&lt;/m:ctrlPr&gt;&lt;/m:sSubPr&gt;&lt;m:e&gt;&lt;m:r&gt;&lt;w:rPr&gt;&lt;w:rFonts w:ascii=&quot;Cambria Math&quot;/&gt;&lt;wx:font wx:val=&quot;Cambria Math&quot;/&gt;&lt;w:i/&gt;&lt;w:noProof/&gt;&lt;w:lang w:val=&quot;FR&quot;/&gt;&lt;/w:rPr&gt;&lt;m:t&gt;I&lt;/m:t&gt;&lt;/m:r&gt;&lt;/m:e&gt;&lt;m:sub&gt;&lt;m:r&gt;&lt;w:rPr&gt;&lt;w:rFonts w:ascii=&quot;Cambria Math&quot;/&gt;&lt;wx:font wx:val=&quot;Cambria Math&quot;/&gt;&lt;w:i/&gt;&lt;w:noProof/&gt;&lt;w:lang w:val=&quot;FR&quot;/&gt;&lt;/w:rPr&gt;&lt;m:t&gt;ot&lt;/m:t&gt;&lt;/m:r&gt;&lt;/m:sub&gt;&lt;/m:sSub&gt;&lt;/m:den&gt;&lt;/m:f&gt;&lt;/m:oMath&gt;&lt;/m:oMathPara&gt;&lt;/w:p&gt;&lt;w:sectPr wsp:rsidR=&quot;00000000&quot; wsp:rsidRPr=&quot;00715D6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tc>
        <w:tc>
          <w:tcPr>
            <w:tcW w:w="1711" w:type="dxa"/>
            <w:tcBorders>
              <w:top w:val="single" w:sz="4" w:space="0" w:color="auto"/>
              <w:left w:val="single" w:sz="4" w:space="0" w:color="auto"/>
              <w:bottom w:val="single" w:sz="4" w:space="0" w:color="auto"/>
              <w:right w:val="single" w:sz="4" w:space="0" w:color="auto"/>
            </w:tcBorders>
          </w:tcPr>
          <w:p w14:paraId="61B38856"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hAnsi="Arial" w:cs="v4.2.0"/>
                <w:sz w:val="18"/>
                <w:highlight w:val="lightGray"/>
                <w:lang w:val="fr-FR"/>
              </w:rPr>
              <w:t>dB</w:t>
            </w:r>
          </w:p>
        </w:tc>
        <w:tc>
          <w:tcPr>
            <w:tcW w:w="1419" w:type="dxa"/>
            <w:tcBorders>
              <w:top w:val="single" w:sz="4" w:space="0" w:color="auto"/>
              <w:left w:val="single" w:sz="4" w:space="0" w:color="auto"/>
              <w:bottom w:val="single" w:sz="4" w:space="0" w:color="auto"/>
              <w:right w:val="single" w:sz="4" w:space="0" w:color="auto"/>
            </w:tcBorders>
          </w:tcPr>
          <w:p w14:paraId="3F8240BB"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hAnsi="Arial" w:cs="v4.2.0"/>
                <w:sz w:val="18"/>
                <w:highlight w:val="lightGray"/>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02FA1895"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hAnsi="Arial" w:cs="v4.2.0"/>
                <w:sz w:val="18"/>
                <w:highlight w:val="lightGray"/>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4F8DCD04"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hAnsi="Arial" w:cs="Arial"/>
                <w:sz w:val="18"/>
                <w:highlight w:val="lightGray"/>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0DFEF7D6"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hAnsi="Arial" w:cs="v4.2.0"/>
                <w:sz w:val="18"/>
                <w:highlight w:val="lightGray"/>
                <w:lang w:val="fr-FR"/>
              </w:rPr>
              <w:t>-4</w:t>
            </w:r>
          </w:p>
        </w:tc>
      </w:tr>
      <w:tr w:rsidR="00131888" w:rsidRPr="00131888" w14:paraId="397E43DA"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24329E39" w14:textId="77777777" w:rsidR="00131888" w:rsidRPr="00131888" w:rsidRDefault="00131888" w:rsidP="00C243FC">
            <w:pPr>
              <w:keepNext/>
              <w:keepLines/>
              <w:spacing w:after="0"/>
              <w:rPr>
                <w:rFonts w:ascii="Arial" w:eastAsia="Times New Roman" w:hAnsi="Arial"/>
                <w:sz w:val="18"/>
                <w:highlight w:val="lightGray"/>
                <w:lang w:val="fr-FR" w:eastAsia="en-GB"/>
              </w:rPr>
            </w:pPr>
            <w:r w:rsidRPr="00131888">
              <w:rPr>
                <w:rFonts w:ascii="Arial" w:eastAsia="Times New Roman" w:hAnsi="Arial" w:cs="Arial"/>
                <w:sz w:val="18"/>
                <w:highlight w:val="lightGray"/>
                <w:lang w:val="fr-FR" w:eastAsia="en-GB"/>
              </w:rPr>
              <w:t xml:space="preserve">SS-RSRP </w:t>
            </w:r>
            <w:r w:rsidRPr="00131888">
              <w:rPr>
                <w:rFonts w:ascii="Arial" w:eastAsia="Times New Roman" w:hAnsi="Arial" w:cs="Arial"/>
                <w:sz w:val="18"/>
                <w:highlight w:val="lightGray"/>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44ECACBA"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46AB2201"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E445050" w14:textId="77777777" w:rsidR="00131888" w:rsidRPr="00131888" w:rsidRDefault="00131888" w:rsidP="00C243FC">
            <w:pPr>
              <w:keepNext/>
              <w:keepLines/>
              <w:spacing w:after="0"/>
              <w:jc w:val="center"/>
              <w:rPr>
                <w:rFonts w:ascii="Arial" w:eastAsia="Times New Roman" w:hAnsi="Arial"/>
                <w:sz w:val="18"/>
                <w:highlight w:val="lightGray"/>
                <w:lang w:val="fr-FR" w:eastAsia="en-GB"/>
              </w:rPr>
            </w:pPr>
            <w:r w:rsidRPr="00131888">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0DC9DFA3"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14952A23"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-102</w:t>
            </w:r>
          </w:p>
        </w:tc>
      </w:tr>
      <w:tr w:rsidR="00131888" w:rsidRPr="00131888" w14:paraId="3CB4A13A" w14:textId="77777777" w:rsidTr="00C243FC">
        <w:trPr>
          <w:cantSplit/>
          <w:jc w:val="center"/>
        </w:trPr>
        <w:tc>
          <w:tcPr>
            <w:tcW w:w="2037" w:type="dxa"/>
            <w:tcBorders>
              <w:top w:val="nil"/>
              <w:left w:val="single" w:sz="4" w:space="0" w:color="auto"/>
              <w:bottom w:val="nil"/>
              <w:right w:val="single" w:sz="4" w:space="0" w:color="auto"/>
            </w:tcBorders>
          </w:tcPr>
          <w:p w14:paraId="3BFDD272" w14:textId="77777777" w:rsidR="00131888" w:rsidRPr="00131888" w:rsidRDefault="00131888" w:rsidP="00C243FC">
            <w:pPr>
              <w:keepNext/>
              <w:keepLines/>
              <w:spacing w:after="0"/>
              <w:rPr>
                <w:rFonts w:ascii="Arial" w:eastAsia="Times New Roman" w:hAnsi="Arial" w:cs="Arial"/>
                <w:sz w:val="18"/>
                <w:highlight w:val="lightGray"/>
                <w:lang w:val="fr-FR" w:eastAsia="en-GB"/>
              </w:rPr>
            </w:pPr>
          </w:p>
        </w:tc>
        <w:tc>
          <w:tcPr>
            <w:tcW w:w="1711" w:type="dxa"/>
            <w:tcBorders>
              <w:top w:val="nil"/>
              <w:left w:val="single" w:sz="4" w:space="0" w:color="auto"/>
              <w:bottom w:val="nil"/>
              <w:right w:val="single" w:sz="4" w:space="0" w:color="auto"/>
            </w:tcBorders>
          </w:tcPr>
          <w:p w14:paraId="137F2780"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1B02F0"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74C75D2"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4B50E1D0"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8F3D162"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zh-CN"/>
              </w:rPr>
              <w:t>-102</w:t>
            </w:r>
          </w:p>
        </w:tc>
      </w:tr>
      <w:tr w:rsidR="00131888" w:rsidRPr="00131888" w14:paraId="462CA5D0"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7899F506" w14:textId="77777777" w:rsidR="00131888" w:rsidRPr="00131888" w:rsidRDefault="00131888" w:rsidP="00C243FC">
            <w:pPr>
              <w:keepNext/>
              <w:keepLines/>
              <w:spacing w:after="0"/>
              <w:rPr>
                <w:rFonts w:ascii="Arial" w:eastAsia="Times New Roman" w:hAnsi="Arial"/>
                <w:sz w:val="18"/>
                <w:highlight w:val="lightGray"/>
                <w:lang w:val="fr-FR" w:eastAsia="en-GB"/>
              </w:rPr>
            </w:pPr>
          </w:p>
        </w:tc>
        <w:tc>
          <w:tcPr>
            <w:tcW w:w="1711" w:type="dxa"/>
            <w:tcBorders>
              <w:top w:val="nil"/>
              <w:left w:val="single" w:sz="4" w:space="0" w:color="auto"/>
              <w:bottom w:val="single" w:sz="4" w:space="0" w:color="auto"/>
              <w:right w:val="single" w:sz="4" w:space="0" w:color="auto"/>
            </w:tcBorders>
          </w:tcPr>
          <w:p w14:paraId="4559E7E8"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5228B85"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94F37CC"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2F1C55B7"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6D1127B1"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-99</w:t>
            </w:r>
          </w:p>
        </w:tc>
      </w:tr>
      <w:tr w:rsidR="00131888" w:rsidRPr="00131888" w14:paraId="0D68EC4B" w14:textId="77777777" w:rsidTr="00C243FC">
        <w:trPr>
          <w:cantSplit/>
          <w:jc w:val="center"/>
        </w:trPr>
        <w:tc>
          <w:tcPr>
            <w:tcW w:w="2037" w:type="dxa"/>
            <w:vMerge w:val="restart"/>
            <w:tcBorders>
              <w:top w:val="nil"/>
              <w:left w:val="single" w:sz="4" w:space="0" w:color="auto"/>
              <w:right w:val="single" w:sz="4" w:space="0" w:color="auto"/>
            </w:tcBorders>
          </w:tcPr>
          <w:p w14:paraId="39E207C9" w14:textId="77777777" w:rsidR="00131888" w:rsidRPr="00131888" w:rsidRDefault="00131888" w:rsidP="00C243FC">
            <w:pPr>
              <w:keepNext/>
              <w:keepLines/>
              <w:spacing w:after="0"/>
              <w:rPr>
                <w:rFonts w:ascii="Arial" w:eastAsia="Times New Roman" w:hAnsi="Arial"/>
                <w:sz w:val="18"/>
                <w:highlight w:val="lightGray"/>
                <w:lang w:val="fr-FR" w:eastAsia="en-GB"/>
              </w:rPr>
            </w:pPr>
            <w:r w:rsidRPr="00131888">
              <w:rPr>
                <w:rFonts w:ascii="Arial" w:eastAsia="Times New Roman" w:hAnsi="Arial" w:cs="Arial"/>
                <w:sz w:val="18"/>
                <w:highlight w:val="lightGray"/>
                <w:lang w:val="fr-FR" w:eastAsia="en-GB"/>
              </w:rPr>
              <w:t xml:space="preserve">SS-RSRQ </w:t>
            </w:r>
            <w:r w:rsidRPr="00131888">
              <w:rPr>
                <w:rFonts w:ascii="Arial" w:eastAsia="Times New Roman" w:hAnsi="Arial" w:cs="Arial"/>
                <w:sz w:val="18"/>
                <w:highlight w:val="lightGray"/>
                <w:vertAlign w:val="superscript"/>
                <w:lang w:val="fr-FR" w:eastAsia="en-GB"/>
              </w:rPr>
              <w:t>Note3</w:t>
            </w:r>
          </w:p>
        </w:tc>
        <w:tc>
          <w:tcPr>
            <w:tcW w:w="1711" w:type="dxa"/>
            <w:vMerge w:val="restart"/>
            <w:tcBorders>
              <w:top w:val="nil"/>
              <w:left w:val="single" w:sz="4" w:space="0" w:color="auto"/>
              <w:right w:val="single" w:sz="4" w:space="0" w:color="auto"/>
            </w:tcBorders>
          </w:tcPr>
          <w:p w14:paraId="2F518116"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4D20560"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682532A7"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tcPr>
          <w:p w14:paraId="76151764"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222F58A8"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-16.25</w:t>
            </w:r>
          </w:p>
        </w:tc>
      </w:tr>
      <w:tr w:rsidR="00131888" w:rsidRPr="00131888" w14:paraId="37CACBA9" w14:textId="77777777" w:rsidTr="00C243FC">
        <w:trPr>
          <w:cantSplit/>
          <w:jc w:val="center"/>
        </w:trPr>
        <w:tc>
          <w:tcPr>
            <w:tcW w:w="2037" w:type="dxa"/>
            <w:vMerge/>
            <w:tcBorders>
              <w:left w:val="single" w:sz="4" w:space="0" w:color="auto"/>
              <w:right w:val="single" w:sz="4" w:space="0" w:color="auto"/>
            </w:tcBorders>
            <w:vAlign w:val="center"/>
          </w:tcPr>
          <w:p w14:paraId="0D3DA2C3" w14:textId="77777777" w:rsidR="00131888" w:rsidRPr="00131888" w:rsidRDefault="00131888" w:rsidP="00C243FC">
            <w:pPr>
              <w:keepNext/>
              <w:keepLines/>
              <w:spacing w:after="0"/>
              <w:rPr>
                <w:rFonts w:ascii="Arial" w:eastAsia="Times New Roman" w:hAnsi="Arial"/>
                <w:sz w:val="18"/>
                <w:highlight w:val="lightGray"/>
                <w:lang w:val="fr-FR" w:eastAsia="en-GB"/>
              </w:rPr>
            </w:pPr>
          </w:p>
        </w:tc>
        <w:tc>
          <w:tcPr>
            <w:tcW w:w="1711" w:type="dxa"/>
            <w:vMerge/>
            <w:tcBorders>
              <w:left w:val="single" w:sz="4" w:space="0" w:color="auto"/>
              <w:right w:val="single" w:sz="4" w:space="0" w:color="auto"/>
            </w:tcBorders>
            <w:vAlign w:val="center"/>
          </w:tcPr>
          <w:p w14:paraId="1099B815"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7437BBAB"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19277840"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tcPr>
          <w:p w14:paraId="1A3CDCBC"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2BECD597"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-16.25</w:t>
            </w:r>
          </w:p>
        </w:tc>
      </w:tr>
      <w:tr w:rsidR="00131888" w:rsidRPr="00131888" w14:paraId="29E66AD5" w14:textId="77777777" w:rsidTr="00C243FC">
        <w:trPr>
          <w:cantSplit/>
          <w:jc w:val="center"/>
        </w:trPr>
        <w:tc>
          <w:tcPr>
            <w:tcW w:w="2037" w:type="dxa"/>
            <w:vMerge/>
            <w:tcBorders>
              <w:left w:val="single" w:sz="4" w:space="0" w:color="auto"/>
              <w:bottom w:val="single" w:sz="4" w:space="0" w:color="auto"/>
              <w:right w:val="single" w:sz="4" w:space="0" w:color="auto"/>
            </w:tcBorders>
            <w:vAlign w:val="center"/>
          </w:tcPr>
          <w:p w14:paraId="79F3E902" w14:textId="77777777" w:rsidR="00131888" w:rsidRPr="00131888" w:rsidRDefault="00131888" w:rsidP="00C243FC">
            <w:pPr>
              <w:keepNext/>
              <w:keepLines/>
              <w:spacing w:after="0"/>
              <w:rPr>
                <w:rFonts w:ascii="Arial" w:eastAsia="Times New Roman" w:hAnsi="Arial"/>
                <w:sz w:val="18"/>
                <w:highlight w:val="lightGray"/>
                <w:lang w:val="fr-FR" w:eastAsia="en-GB"/>
              </w:rPr>
            </w:pPr>
          </w:p>
        </w:tc>
        <w:tc>
          <w:tcPr>
            <w:tcW w:w="1711" w:type="dxa"/>
            <w:vMerge/>
            <w:tcBorders>
              <w:left w:val="single" w:sz="4" w:space="0" w:color="auto"/>
              <w:bottom w:val="single" w:sz="4" w:space="0" w:color="auto"/>
              <w:right w:val="single" w:sz="4" w:space="0" w:color="auto"/>
            </w:tcBorders>
            <w:vAlign w:val="center"/>
          </w:tcPr>
          <w:p w14:paraId="1D3EF108"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12B18AC3"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40251FED"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en-GB"/>
              </w:rPr>
              <w:t>-infinity</w:t>
            </w:r>
          </w:p>
        </w:tc>
        <w:tc>
          <w:tcPr>
            <w:tcW w:w="1338" w:type="dxa"/>
            <w:tcBorders>
              <w:top w:val="single" w:sz="4" w:space="0" w:color="auto"/>
              <w:left w:val="single" w:sz="4" w:space="0" w:color="auto"/>
              <w:bottom w:val="single" w:sz="4" w:space="0" w:color="auto"/>
              <w:right w:val="single" w:sz="4" w:space="0" w:color="auto"/>
            </w:tcBorders>
          </w:tcPr>
          <w:p w14:paraId="6B468CB4"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C90CBC8"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-16.25</w:t>
            </w:r>
          </w:p>
        </w:tc>
      </w:tr>
      <w:tr w:rsidR="00131888" w:rsidRPr="00131888" w14:paraId="3F1A39CD" w14:textId="77777777" w:rsidTr="00C243FC">
        <w:trPr>
          <w:cantSplit/>
          <w:jc w:val="center"/>
        </w:trPr>
        <w:tc>
          <w:tcPr>
            <w:tcW w:w="2037" w:type="dxa"/>
            <w:tcBorders>
              <w:top w:val="single" w:sz="4" w:space="0" w:color="auto"/>
              <w:left w:val="single" w:sz="4" w:space="0" w:color="auto"/>
              <w:bottom w:val="nil"/>
              <w:right w:val="single" w:sz="4" w:space="0" w:color="auto"/>
            </w:tcBorders>
            <w:hideMark/>
          </w:tcPr>
          <w:p w14:paraId="079D498B" w14:textId="77777777" w:rsidR="00131888" w:rsidRPr="00131888" w:rsidRDefault="00131888" w:rsidP="00C243FC">
            <w:pPr>
              <w:keepNext/>
              <w:keepLines/>
              <w:spacing w:after="0"/>
              <w:rPr>
                <w:rFonts w:ascii="Arial" w:eastAsia="Times New Roman" w:hAnsi="Arial"/>
                <w:sz w:val="18"/>
                <w:highlight w:val="lightGray"/>
                <w:lang w:val="fr-FR" w:eastAsia="en-GB"/>
              </w:rPr>
            </w:pPr>
            <w:r w:rsidRPr="00131888">
              <w:rPr>
                <w:rFonts w:ascii="Arial" w:eastAsia="Times New Roman" w:hAnsi="Arial" w:cs="Arial"/>
                <w:sz w:val="18"/>
                <w:highlight w:val="lightGray"/>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381B1D02"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0334A275"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154915FC" w14:textId="77777777" w:rsidR="00131888" w:rsidRPr="00131888" w:rsidRDefault="00131888" w:rsidP="00C243FC">
            <w:pPr>
              <w:keepNext/>
              <w:keepLines/>
              <w:spacing w:after="0"/>
              <w:jc w:val="center"/>
              <w:rPr>
                <w:rFonts w:ascii="Arial" w:eastAsia="Times New Roman" w:hAnsi="Arial"/>
                <w:sz w:val="18"/>
                <w:highlight w:val="lightGray"/>
                <w:lang w:val="fr-FR" w:eastAsia="zh-CN"/>
              </w:rPr>
            </w:pPr>
            <w:r w:rsidRPr="00131888">
              <w:rPr>
                <w:rFonts w:ascii="Arial" w:eastAsia="Times New Roman" w:hAnsi="Arial" w:cs="Arial"/>
                <w:sz w:val="18"/>
                <w:highlight w:val="lightGray"/>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2FDD0FDC"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4EB634F3"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-68.60</w:t>
            </w:r>
          </w:p>
        </w:tc>
      </w:tr>
      <w:tr w:rsidR="00131888" w:rsidRPr="00131888" w14:paraId="2F8AFB17" w14:textId="77777777" w:rsidTr="00C243FC">
        <w:trPr>
          <w:cantSplit/>
          <w:jc w:val="center"/>
        </w:trPr>
        <w:tc>
          <w:tcPr>
            <w:tcW w:w="2037" w:type="dxa"/>
            <w:tcBorders>
              <w:top w:val="nil"/>
              <w:left w:val="single" w:sz="4" w:space="0" w:color="auto"/>
              <w:bottom w:val="nil"/>
              <w:right w:val="single" w:sz="4" w:space="0" w:color="auto"/>
            </w:tcBorders>
          </w:tcPr>
          <w:p w14:paraId="6C283A0C" w14:textId="77777777" w:rsidR="00131888" w:rsidRPr="00131888" w:rsidRDefault="00131888" w:rsidP="00C243FC">
            <w:pPr>
              <w:keepNext/>
              <w:keepLines/>
              <w:spacing w:after="0"/>
              <w:rPr>
                <w:rFonts w:ascii="Arial" w:eastAsia="Times New Roman" w:hAnsi="Arial" w:cs="Arial"/>
                <w:sz w:val="18"/>
                <w:highlight w:val="lightGray"/>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5E47D0A0"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041B641E"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9DC8C25"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Arial"/>
                <w:sz w:val="18"/>
                <w:highlight w:val="lightGray"/>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CF93898"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Arial"/>
                <w:sz w:val="18"/>
                <w:highlight w:val="lightGray"/>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4FFCC7D4"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Arial"/>
                <w:sz w:val="18"/>
                <w:highlight w:val="lightGray"/>
                <w:lang w:val="fr-FR" w:eastAsia="zh-CN"/>
              </w:rPr>
              <w:t>-68.60</w:t>
            </w:r>
          </w:p>
        </w:tc>
      </w:tr>
      <w:tr w:rsidR="00131888" w:rsidRPr="00131888" w14:paraId="09D86A13" w14:textId="77777777" w:rsidTr="00C243FC">
        <w:trPr>
          <w:cantSplit/>
          <w:jc w:val="center"/>
        </w:trPr>
        <w:tc>
          <w:tcPr>
            <w:tcW w:w="2037" w:type="dxa"/>
            <w:tcBorders>
              <w:top w:val="nil"/>
              <w:left w:val="single" w:sz="4" w:space="0" w:color="auto"/>
              <w:bottom w:val="single" w:sz="4" w:space="0" w:color="auto"/>
              <w:right w:val="single" w:sz="4" w:space="0" w:color="auto"/>
            </w:tcBorders>
          </w:tcPr>
          <w:p w14:paraId="01CF6A7D" w14:textId="77777777" w:rsidR="00131888" w:rsidRPr="00131888" w:rsidRDefault="00131888" w:rsidP="00C243FC">
            <w:pPr>
              <w:keepNext/>
              <w:keepLines/>
              <w:spacing w:after="0"/>
              <w:rPr>
                <w:rFonts w:ascii="Arial" w:eastAsia="Times New Roman" w:hAnsi="Arial"/>
                <w:sz w:val="18"/>
                <w:highlight w:val="lightGray"/>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0D34FBAE"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44A7F384"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7A35ED5A"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01DF8185"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76788D7A"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-62.50</w:t>
            </w:r>
          </w:p>
        </w:tc>
      </w:tr>
      <w:tr w:rsidR="00131888" w:rsidRPr="00131888" w14:paraId="7D7995FE" w14:textId="77777777" w:rsidTr="00C243F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E6A22E8" w14:textId="77777777" w:rsidR="00131888" w:rsidRPr="00131888" w:rsidRDefault="00131888" w:rsidP="00C243FC">
            <w:pPr>
              <w:keepNext/>
              <w:keepLines/>
              <w:spacing w:after="0"/>
              <w:rPr>
                <w:rFonts w:ascii="Arial" w:eastAsia="Times New Roman" w:hAnsi="Arial"/>
                <w:sz w:val="18"/>
                <w:highlight w:val="lightGray"/>
                <w:lang w:val="fr-FR" w:eastAsia="en-GB"/>
              </w:rPr>
            </w:pPr>
            <w:r w:rsidRPr="00131888">
              <w:rPr>
                <w:rFonts w:ascii="Arial" w:eastAsia="Times New Roman" w:hAnsi="Arial" w:cs="Arial"/>
                <w:sz w:val="18"/>
                <w:highlight w:val="lightGray"/>
                <w:lang w:val="fr-FR" w:eastAsia="en-GB"/>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58CA0D79"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A73CA13" w14:textId="77777777" w:rsidR="00131888" w:rsidRPr="00131888" w:rsidRDefault="00131888" w:rsidP="00C243FC">
            <w:pPr>
              <w:keepNext/>
              <w:keepLines/>
              <w:spacing w:after="0"/>
              <w:jc w:val="center"/>
              <w:rPr>
                <w:rFonts w:ascii="Arial" w:eastAsia="Times New Roman" w:hAnsi="Arial" w:cs="v4.2.0"/>
                <w:sz w:val="18"/>
                <w:highlight w:val="lightGray"/>
                <w:lang w:val="fr-FR" w:eastAsia="zh-CN"/>
              </w:rPr>
            </w:pPr>
            <w:r w:rsidRPr="00131888">
              <w:rPr>
                <w:rFonts w:ascii="Arial" w:eastAsia="Times New Roman" w:hAnsi="Arial" w:cs="v4.2.0"/>
                <w:sz w:val="18"/>
                <w:highlight w:val="lightGray"/>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71C230E" w14:textId="77777777" w:rsidR="00131888" w:rsidRPr="00131888" w:rsidRDefault="00131888" w:rsidP="00C243FC">
            <w:pPr>
              <w:keepNext/>
              <w:keepLines/>
              <w:spacing w:after="0"/>
              <w:jc w:val="center"/>
              <w:rPr>
                <w:rFonts w:ascii="Arial" w:eastAsia="Times New Roman" w:hAnsi="Arial"/>
                <w:sz w:val="18"/>
                <w:highlight w:val="lightGray"/>
                <w:lang w:val="fr-FR" w:eastAsia="en-GB"/>
              </w:rPr>
            </w:pPr>
            <w:r w:rsidRPr="00131888">
              <w:rPr>
                <w:rFonts w:ascii="Arial" w:eastAsia="Times New Roman" w:hAnsi="Arial" w:cs="v4.2.0"/>
                <w:sz w:val="18"/>
                <w:highlight w:val="lightGray"/>
                <w:lang w:val="fr-FR" w:eastAsia="en-GB"/>
              </w:rPr>
              <w:t>AWGN</w:t>
            </w:r>
          </w:p>
        </w:tc>
      </w:tr>
      <w:tr w:rsidR="00131888" w:rsidRPr="00131888" w14:paraId="0D069C0A" w14:textId="77777777" w:rsidTr="00C243F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C7C1D2C" w14:textId="77777777" w:rsidR="00131888" w:rsidRPr="00131888" w:rsidRDefault="00131888" w:rsidP="00C243FC">
            <w:pPr>
              <w:keepNext/>
              <w:keepLines/>
              <w:spacing w:after="0"/>
              <w:ind w:left="851" w:hanging="851"/>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lastRenderedPageBreak/>
              <w:t>Note 1:</w:t>
            </w:r>
            <w:r w:rsidRPr="00131888">
              <w:rPr>
                <w:rFonts w:ascii="Arial" w:eastAsia="Times New Roman" w:hAnsi="Arial" w:cs="Arial"/>
                <w:sz w:val="18"/>
                <w:highlight w:val="lightGray"/>
                <w:lang w:val="fr-FR" w:eastAsia="en-GB"/>
              </w:rPr>
              <w:tab/>
              <w:t xml:space="preserve">OCNG shall be used such that both cells are fully allocated and a constant total transmitted power spectral </w:t>
            </w:r>
            <w:r w:rsidRPr="00131888">
              <w:rPr>
                <w:rFonts w:ascii="Arial" w:eastAsia="Times New Roman" w:hAnsi="Arial" w:cs="v4.2.0"/>
                <w:sz w:val="18"/>
                <w:highlight w:val="lightGray"/>
                <w:lang w:val="fr-FR" w:eastAsia="en-GB"/>
              </w:rPr>
              <w:t>density</w:t>
            </w:r>
            <w:r w:rsidRPr="00131888">
              <w:rPr>
                <w:rFonts w:ascii="Arial" w:eastAsia="Times New Roman" w:hAnsi="Arial" w:cs="Arial"/>
                <w:sz w:val="18"/>
                <w:highlight w:val="lightGray"/>
                <w:lang w:val="fr-FR" w:eastAsia="en-GB"/>
              </w:rPr>
              <w:t xml:space="preserve"> is achieved for all OFDM symbols.</w:t>
            </w:r>
          </w:p>
          <w:p w14:paraId="0077EA0B" w14:textId="77777777" w:rsidR="00131888" w:rsidRPr="00131888" w:rsidRDefault="00131888" w:rsidP="00C243FC">
            <w:pPr>
              <w:keepNext/>
              <w:keepLines/>
              <w:spacing w:after="0"/>
              <w:ind w:left="851" w:hanging="851"/>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Note 2:</w:t>
            </w:r>
            <w:r w:rsidRPr="00131888">
              <w:rPr>
                <w:rFonts w:ascii="Arial" w:eastAsia="Times New Roman" w:hAnsi="Arial" w:cs="Arial"/>
                <w:sz w:val="18"/>
                <w:highlight w:val="lightGray"/>
                <w:lang w:val="fr-FR" w:eastAsia="en-GB"/>
              </w:rPr>
              <w:tab/>
              <w:t xml:space="preserve">Interference from other cells and noise sources not specified in the test is assumed to be constant over subcarriers and time and shall be modelled as AWGN of appropriate power for </w:t>
            </w:r>
            <w:r w:rsidRPr="00131888">
              <w:rPr>
                <w:rFonts w:ascii="Arial" w:hAnsi="Arial"/>
                <w:sz w:val="18"/>
                <w:highlight w:val="lightGray"/>
                <w:lang w:val="fr-FR" w:eastAsia="en-GB"/>
              </w:rPr>
              <w:object w:dxaOrig="435" w:dyaOrig="435" w14:anchorId="30A9CFE3">
                <v:shape id="_x0000_i1057" type="#_x0000_t75" style="width:22pt;height:22pt" o:ole="" fillcolor="window">
                  <v:imagedata r:id="rId7" o:title=""/>
                </v:shape>
                <o:OLEObject Type="Embed" ProgID="Equation.3" ShapeID="_x0000_i1057" DrawAspect="Content" ObjectID="_1729085295" r:id="rId13"/>
              </w:object>
            </w:r>
            <w:r w:rsidRPr="00131888">
              <w:rPr>
                <w:rFonts w:ascii="Arial" w:eastAsia="Times New Roman" w:hAnsi="Arial" w:cs="Arial"/>
                <w:sz w:val="18"/>
                <w:highlight w:val="lightGray"/>
                <w:lang w:val="fr-FR" w:eastAsia="en-GB"/>
              </w:rPr>
              <w:t xml:space="preserve"> to be fulfilled.</w:t>
            </w:r>
          </w:p>
          <w:p w14:paraId="135A5F4C" w14:textId="77777777" w:rsidR="00131888" w:rsidRPr="00131888" w:rsidRDefault="00131888" w:rsidP="00C243FC">
            <w:pPr>
              <w:keepNext/>
              <w:keepLines/>
              <w:spacing w:after="0"/>
              <w:ind w:left="851" w:hanging="851"/>
              <w:rPr>
                <w:rFonts w:ascii="Arial" w:eastAsia="Times New Roman" w:hAnsi="Arial" w:cs="v4.2.0"/>
                <w:sz w:val="18"/>
                <w:highlight w:val="lightGray"/>
                <w:lang w:val="fr-FR" w:eastAsia="en-GB"/>
              </w:rPr>
            </w:pPr>
            <w:r w:rsidRPr="00131888">
              <w:rPr>
                <w:rFonts w:ascii="Arial" w:eastAsia="Times New Roman" w:hAnsi="Arial" w:cs="Arial"/>
                <w:sz w:val="18"/>
                <w:highlight w:val="lightGray"/>
                <w:lang w:val="fr-FR" w:eastAsia="en-GB"/>
              </w:rPr>
              <w:t>Note 3:</w:t>
            </w:r>
            <w:r w:rsidRPr="00131888">
              <w:rPr>
                <w:rFonts w:ascii="Arial" w:eastAsia="Times New Roman" w:hAnsi="Arial" w:cs="Arial"/>
                <w:sz w:val="18"/>
                <w:highlight w:val="lightGray"/>
                <w:lang w:val="fr-FR" w:eastAsia="en-GB"/>
              </w:rPr>
              <w:tab/>
              <w:t>SS-RSRP levels have been derived from other parameters for information purposes. They are not settable parameters themselves.</w:t>
            </w:r>
          </w:p>
        </w:tc>
      </w:tr>
    </w:tbl>
    <w:p w14:paraId="519CD7CD" w14:textId="77777777" w:rsidR="00131888" w:rsidRPr="00131888" w:rsidRDefault="00131888" w:rsidP="00131888">
      <w:pPr>
        <w:rPr>
          <w:highlight w:val="lightGray"/>
          <w:lang w:eastAsia="zh-CN"/>
        </w:rPr>
      </w:pPr>
    </w:p>
    <w:p w14:paraId="090FC375" w14:textId="77777777" w:rsidR="00131888" w:rsidRPr="00131888" w:rsidRDefault="00131888" w:rsidP="00131888">
      <w:pPr>
        <w:keepNext/>
        <w:keepLines/>
        <w:spacing w:before="60"/>
        <w:jc w:val="center"/>
        <w:rPr>
          <w:rFonts w:ascii="Arial" w:eastAsia="Times New Roman" w:hAnsi="Arial"/>
          <w:b/>
          <w:highlight w:val="lightGray"/>
          <w:lang w:eastAsia="en-GB"/>
        </w:rPr>
      </w:pPr>
      <w:r w:rsidRPr="00131888">
        <w:rPr>
          <w:rFonts w:ascii="Arial" w:eastAsia="Times New Roman" w:hAnsi="Arial"/>
          <w:b/>
          <w:highlight w:val="lightGray"/>
          <w:lang w:eastAsia="en-GB"/>
        </w:rPr>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31888" w:rsidRPr="00131888" w14:paraId="0F2ABEA7" w14:textId="77777777" w:rsidTr="00C243FC">
        <w:trPr>
          <w:cantSplit/>
          <w:jc w:val="center"/>
        </w:trPr>
        <w:tc>
          <w:tcPr>
            <w:tcW w:w="4022" w:type="dxa"/>
            <w:tcBorders>
              <w:top w:val="single" w:sz="4" w:space="0" w:color="auto"/>
              <w:left w:val="single" w:sz="4" w:space="0" w:color="auto"/>
              <w:bottom w:val="nil"/>
              <w:right w:val="single" w:sz="4" w:space="0" w:color="auto"/>
            </w:tcBorders>
            <w:hideMark/>
          </w:tcPr>
          <w:p w14:paraId="3CCA118E"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Parameter</w:t>
            </w:r>
          </w:p>
        </w:tc>
        <w:tc>
          <w:tcPr>
            <w:tcW w:w="1273" w:type="dxa"/>
            <w:tcBorders>
              <w:top w:val="single" w:sz="4" w:space="0" w:color="auto"/>
              <w:left w:val="single" w:sz="4" w:space="0" w:color="auto"/>
              <w:bottom w:val="nil"/>
              <w:right w:val="single" w:sz="4" w:space="0" w:color="auto"/>
            </w:tcBorders>
            <w:hideMark/>
          </w:tcPr>
          <w:p w14:paraId="2F105B50"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218BE707"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Cell 1</w:t>
            </w:r>
          </w:p>
        </w:tc>
      </w:tr>
      <w:tr w:rsidR="00131888" w:rsidRPr="00131888" w14:paraId="2213C468" w14:textId="77777777" w:rsidTr="00C243FC">
        <w:trPr>
          <w:cantSplit/>
          <w:jc w:val="center"/>
        </w:trPr>
        <w:tc>
          <w:tcPr>
            <w:tcW w:w="4022" w:type="dxa"/>
            <w:tcBorders>
              <w:top w:val="nil"/>
              <w:left w:val="single" w:sz="4" w:space="0" w:color="auto"/>
              <w:bottom w:val="single" w:sz="4" w:space="0" w:color="auto"/>
              <w:right w:val="single" w:sz="4" w:space="0" w:color="auto"/>
            </w:tcBorders>
            <w:vAlign w:val="center"/>
            <w:hideMark/>
          </w:tcPr>
          <w:p w14:paraId="75E0CE9A" w14:textId="77777777" w:rsidR="00131888" w:rsidRPr="00131888" w:rsidRDefault="00131888" w:rsidP="00C243FC">
            <w:pPr>
              <w:rPr>
                <w:highlight w:val="lightGray"/>
                <w:lang w:val="fr-FR" w:eastAsia="en-GB"/>
              </w:rPr>
            </w:pPr>
          </w:p>
        </w:tc>
        <w:tc>
          <w:tcPr>
            <w:tcW w:w="1273" w:type="dxa"/>
            <w:tcBorders>
              <w:top w:val="nil"/>
              <w:left w:val="single" w:sz="4" w:space="0" w:color="auto"/>
              <w:bottom w:val="single" w:sz="4" w:space="0" w:color="auto"/>
              <w:right w:val="single" w:sz="4" w:space="0" w:color="auto"/>
            </w:tcBorders>
            <w:vAlign w:val="center"/>
            <w:hideMark/>
          </w:tcPr>
          <w:p w14:paraId="4C62E427" w14:textId="77777777" w:rsidR="00131888" w:rsidRPr="00131888" w:rsidRDefault="00131888" w:rsidP="00C243FC">
            <w:pPr>
              <w:spacing w:after="0"/>
              <w:rPr>
                <w:rFonts w:ascii="CG Times (WN)" w:hAnsi="CG Times (WN)"/>
                <w:highlight w:val="lightGray"/>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08D78FE7"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50B83B54"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46C8D803" w14:textId="77777777" w:rsidR="00131888" w:rsidRPr="00131888" w:rsidRDefault="00131888" w:rsidP="00C243FC">
            <w:pPr>
              <w:keepNext/>
              <w:keepLines/>
              <w:spacing w:after="0"/>
              <w:jc w:val="center"/>
              <w:rPr>
                <w:rFonts w:ascii="Arial" w:eastAsia="Times New Roman" w:hAnsi="Arial" w:cs="Arial"/>
                <w:b/>
                <w:sz w:val="18"/>
                <w:highlight w:val="lightGray"/>
                <w:lang w:val="fr-FR" w:eastAsia="en-GB"/>
              </w:rPr>
            </w:pPr>
            <w:r w:rsidRPr="00131888">
              <w:rPr>
                <w:rFonts w:ascii="Arial" w:eastAsia="Times New Roman" w:hAnsi="Arial" w:cs="Arial"/>
                <w:b/>
                <w:sz w:val="18"/>
                <w:highlight w:val="lightGray"/>
                <w:lang w:val="fr-FR" w:eastAsia="en-GB"/>
              </w:rPr>
              <w:t>T3</w:t>
            </w:r>
          </w:p>
        </w:tc>
      </w:tr>
      <w:tr w:rsidR="00131888" w:rsidRPr="00131888" w14:paraId="1D13B32A"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629109" w14:textId="77777777" w:rsidR="00131888" w:rsidRPr="00131888" w:rsidRDefault="00131888" w:rsidP="00C243FC">
            <w:pPr>
              <w:keepNext/>
              <w:keepLines/>
              <w:spacing w:after="0"/>
              <w:rPr>
                <w:rFonts w:ascii="Arial" w:eastAsia="Times New Roman" w:hAnsi="Arial" w:cs="Arial"/>
                <w:sz w:val="18"/>
                <w:highlight w:val="lightGray"/>
                <w:lang w:val="sv-FI" w:eastAsia="en-GB"/>
              </w:rPr>
            </w:pPr>
            <w:r w:rsidRPr="00131888">
              <w:rPr>
                <w:rFonts w:ascii="Arial" w:eastAsia="Times New Roman" w:hAnsi="Arial" w:cs="Arial"/>
                <w:sz w:val="18"/>
                <w:highlight w:val="lightGray"/>
                <w:lang w:val="sv-FI" w:eastAsia="en-GB"/>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F62FC82" w14:textId="77777777" w:rsidR="00131888" w:rsidRPr="00131888" w:rsidRDefault="00131888" w:rsidP="00C243FC">
            <w:pPr>
              <w:keepNext/>
              <w:keepLines/>
              <w:spacing w:after="0"/>
              <w:jc w:val="center"/>
              <w:rPr>
                <w:rFonts w:ascii="Arial" w:eastAsia="Times New Roman" w:hAnsi="Arial" w:cs="Arial"/>
                <w:sz w:val="18"/>
                <w:highlight w:val="lightGray"/>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7DD2FA"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1</w:t>
            </w:r>
          </w:p>
        </w:tc>
      </w:tr>
      <w:tr w:rsidR="00131888" w:rsidRPr="00131888" w14:paraId="39A2AB55"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CD0CC8"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BW</w:t>
            </w:r>
            <w:r w:rsidRPr="00131888">
              <w:rPr>
                <w:rFonts w:ascii="Arial" w:eastAsia="Times New Roman" w:hAnsi="Arial" w:cs="Arial"/>
                <w:sz w:val="18"/>
                <w:highlight w:val="lightGray"/>
                <w:vertAlign w:val="subscript"/>
                <w:lang w:val="fr-FR" w:eastAsia="en-GB"/>
              </w:rPr>
              <w:t>channel</w:t>
            </w:r>
          </w:p>
        </w:tc>
        <w:tc>
          <w:tcPr>
            <w:tcW w:w="1273" w:type="dxa"/>
            <w:tcBorders>
              <w:top w:val="single" w:sz="4" w:space="0" w:color="auto"/>
              <w:left w:val="single" w:sz="4" w:space="0" w:color="auto"/>
              <w:bottom w:val="single" w:sz="4" w:space="0" w:color="auto"/>
              <w:right w:val="single" w:sz="4" w:space="0" w:color="auto"/>
            </w:tcBorders>
            <w:hideMark/>
          </w:tcPr>
          <w:p w14:paraId="307002D0"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428BB34"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10</w:t>
            </w:r>
          </w:p>
        </w:tc>
      </w:tr>
      <w:tr w:rsidR="00131888" w:rsidRPr="00131888" w14:paraId="174A60A8"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93B5DE"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 xml:space="preserve">OCNG Patterns defined in </w:t>
            </w:r>
            <w:r w:rsidRPr="00131888">
              <w:rPr>
                <w:rFonts w:ascii="Arial" w:eastAsia="Times New Roman" w:hAnsi="Arial" w:cs="Arial"/>
                <w:sz w:val="18"/>
                <w:highlight w:val="lightGray"/>
                <w:lang w:val="fr-FR" w:eastAsia="en-GB"/>
              </w:rPr>
              <w:t>TS 36.133 [15]</w:t>
            </w:r>
            <w:r w:rsidRPr="00131888">
              <w:rPr>
                <w:rFonts w:ascii="Arial" w:eastAsia="Times New Roman" w:hAnsi="Arial" w:cs="Arial"/>
                <w:bCs/>
                <w:sz w:val="18"/>
                <w:highlight w:val="lightGray"/>
                <w:lang w:val="fr-FR"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DB4E542"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FCBE621"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OP.2 TDD for test configuration 1, 2, 3;</w:t>
            </w:r>
          </w:p>
          <w:p w14:paraId="1C48289A"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OP.2 FDD for test configuration 4, 5, 6</w:t>
            </w:r>
          </w:p>
        </w:tc>
      </w:tr>
      <w:tr w:rsidR="00131888" w:rsidRPr="00131888" w14:paraId="41F518E4"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6AD62A"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6CA6C785"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single" w:sz="4" w:space="0" w:color="auto"/>
              <w:left w:val="single" w:sz="4" w:space="0" w:color="auto"/>
              <w:bottom w:val="nil"/>
              <w:right w:val="single" w:sz="4" w:space="0" w:color="auto"/>
            </w:tcBorders>
            <w:vAlign w:val="center"/>
            <w:hideMark/>
          </w:tcPr>
          <w:p w14:paraId="55413758"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0</w:t>
            </w:r>
          </w:p>
        </w:tc>
      </w:tr>
      <w:tr w:rsidR="00131888" w:rsidRPr="00131888" w14:paraId="6810DB74"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C8A835"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16EA011A"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A390210" w14:textId="77777777" w:rsidR="00131888" w:rsidRPr="00131888" w:rsidRDefault="00131888" w:rsidP="00C243FC">
            <w:pPr>
              <w:rPr>
                <w:highlight w:val="lightGray"/>
                <w:lang w:val="fr-FR" w:eastAsia="en-GB"/>
              </w:rPr>
            </w:pPr>
          </w:p>
        </w:tc>
      </w:tr>
      <w:tr w:rsidR="00131888" w:rsidRPr="00131888" w14:paraId="2BCF4756"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BFE175"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01392A10"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090F5227" w14:textId="77777777" w:rsidR="00131888" w:rsidRPr="00131888" w:rsidRDefault="00131888" w:rsidP="00C243FC">
            <w:pPr>
              <w:rPr>
                <w:highlight w:val="lightGray"/>
                <w:lang w:val="fr-FR" w:eastAsia="en-GB"/>
              </w:rPr>
            </w:pPr>
          </w:p>
        </w:tc>
      </w:tr>
      <w:tr w:rsidR="00131888" w:rsidRPr="00131888" w14:paraId="176E951E"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F070D1"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2824D775"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86A7747" w14:textId="77777777" w:rsidR="00131888" w:rsidRPr="00131888" w:rsidRDefault="00131888" w:rsidP="00C243FC">
            <w:pPr>
              <w:rPr>
                <w:highlight w:val="lightGray"/>
                <w:lang w:val="fr-FR" w:eastAsia="en-GB"/>
              </w:rPr>
            </w:pPr>
          </w:p>
        </w:tc>
      </w:tr>
      <w:tr w:rsidR="00131888" w:rsidRPr="00131888" w14:paraId="1D73740E"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B6DD4"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36910DE5"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75CEE6A6" w14:textId="77777777" w:rsidR="00131888" w:rsidRPr="00131888" w:rsidRDefault="00131888" w:rsidP="00C243FC">
            <w:pPr>
              <w:rPr>
                <w:highlight w:val="lightGray"/>
                <w:lang w:val="fr-FR" w:eastAsia="en-GB"/>
              </w:rPr>
            </w:pPr>
          </w:p>
        </w:tc>
      </w:tr>
      <w:tr w:rsidR="00131888" w:rsidRPr="00131888" w14:paraId="4C126657"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37F967"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0B67C6BA"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73F8D09" w14:textId="77777777" w:rsidR="00131888" w:rsidRPr="00131888" w:rsidRDefault="00131888" w:rsidP="00C243FC">
            <w:pPr>
              <w:rPr>
                <w:highlight w:val="lightGray"/>
                <w:lang w:val="fr-FR" w:eastAsia="en-GB"/>
              </w:rPr>
            </w:pPr>
          </w:p>
        </w:tc>
      </w:tr>
      <w:tr w:rsidR="00131888" w:rsidRPr="00131888" w14:paraId="57FD0E25"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ECE9CC"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33D24147"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41F1889" w14:textId="77777777" w:rsidR="00131888" w:rsidRPr="00131888" w:rsidRDefault="00131888" w:rsidP="00C243FC">
            <w:pPr>
              <w:rPr>
                <w:highlight w:val="lightGray"/>
                <w:lang w:val="fr-FR" w:eastAsia="en-GB"/>
              </w:rPr>
            </w:pPr>
          </w:p>
        </w:tc>
      </w:tr>
      <w:tr w:rsidR="00131888" w:rsidRPr="00131888" w14:paraId="76A34399"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147B22"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06C48B17"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3D18ACA0" w14:textId="77777777" w:rsidR="00131888" w:rsidRPr="00131888" w:rsidRDefault="00131888" w:rsidP="00C243FC">
            <w:pPr>
              <w:rPr>
                <w:highlight w:val="lightGray"/>
                <w:lang w:val="fr-FR" w:eastAsia="en-GB"/>
              </w:rPr>
            </w:pPr>
          </w:p>
        </w:tc>
      </w:tr>
      <w:tr w:rsidR="00131888" w:rsidRPr="00131888" w14:paraId="7BD3724C"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653DBD"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76FE70EB"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1A3EF1EB" w14:textId="77777777" w:rsidR="00131888" w:rsidRPr="00131888" w:rsidRDefault="00131888" w:rsidP="00C243FC">
            <w:pPr>
              <w:rPr>
                <w:highlight w:val="lightGray"/>
                <w:lang w:val="fr-FR" w:eastAsia="en-GB"/>
              </w:rPr>
            </w:pPr>
          </w:p>
        </w:tc>
      </w:tr>
      <w:tr w:rsidR="00131888" w:rsidRPr="00131888" w14:paraId="22561480" w14:textId="77777777" w:rsidTr="00C243F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9D4DB12"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75E53F57"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76BBEBE8" w14:textId="77777777" w:rsidR="00131888" w:rsidRPr="00131888" w:rsidRDefault="00131888" w:rsidP="00C243FC">
            <w:pPr>
              <w:rPr>
                <w:highlight w:val="lightGray"/>
                <w:lang w:val="fr-FR" w:eastAsia="en-GB"/>
              </w:rPr>
            </w:pPr>
          </w:p>
        </w:tc>
      </w:tr>
      <w:tr w:rsidR="00131888" w:rsidRPr="00131888" w14:paraId="74123955"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5D37A8"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bCs/>
                <w:sz w:val="18"/>
                <w:highlight w:val="lightGray"/>
                <w:lang w:val="fr-FR"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222D1AF9"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37708E5C" w14:textId="77777777" w:rsidR="00131888" w:rsidRPr="00131888" w:rsidRDefault="00131888" w:rsidP="00C243FC">
            <w:pPr>
              <w:rPr>
                <w:highlight w:val="lightGray"/>
                <w:lang w:val="fr-FR" w:eastAsia="en-GB"/>
              </w:rPr>
            </w:pPr>
          </w:p>
        </w:tc>
      </w:tr>
      <w:tr w:rsidR="00131888" w:rsidRPr="00131888" w14:paraId="3F092487"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A2E70E1"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OCNG_RA</w:t>
            </w:r>
            <w:r w:rsidRPr="00131888">
              <w:rPr>
                <w:rFonts w:ascii="Arial" w:eastAsia="Times New Roman" w:hAnsi="Arial" w:cs="Arial"/>
                <w:sz w:val="18"/>
                <w:highlight w:val="lightGray"/>
                <w:vertAlign w:val="superscript"/>
                <w:lang w:val="fr-FR"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62AD6371"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30CCE20F" w14:textId="77777777" w:rsidR="00131888" w:rsidRPr="00131888" w:rsidRDefault="00131888" w:rsidP="00C243FC">
            <w:pPr>
              <w:rPr>
                <w:highlight w:val="lightGray"/>
                <w:lang w:val="fr-FR" w:eastAsia="en-GB"/>
              </w:rPr>
            </w:pPr>
          </w:p>
        </w:tc>
      </w:tr>
      <w:tr w:rsidR="00131888" w:rsidRPr="00131888" w14:paraId="2EF4387F"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CCB2908"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OCNG_RB</w:t>
            </w:r>
            <w:r w:rsidRPr="00131888">
              <w:rPr>
                <w:rFonts w:ascii="Arial" w:eastAsia="Times New Roman" w:hAnsi="Arial" w:cs="Arial"/>
                <w:sz w:val="18"/>
                <w:highlight w:val="lightGray"/>
                <w:vertAlign w:val="superscript"/>
                <w:lang w:val="fr-FR"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78F1F783"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nil"/>
              <w:left w:val="single" w:sz="4" w:space="0" w:color="auto"/>
              <w:bottom w:val="single" w:sz="4" w:space="0" w:color="auto"/>
              <w:right w:val="single" w:sz="4" w:space="0" w:color="auto"/>
            </w:tcBorders>
            <w:vAlign w:val="center"/>
            <w:hideMark/>
          </w:tcPr>
          <w:p w14:paraId="75B15419" w14:textId="77777777" w:rsidR="00131888" w:rsidRPr="00131888" w:rsidRDefault="00131888" w:rsidP="00C243FC">
            <w:pPr>
              <w:rPr>
                <w:highlight w:val="lightGray"/>
                <w:lang w:val="fr-FR" w:eastAsia="en-GB"/>
              </w:rPr>
            </w:pPr>
          </w:p>
        </w:tc>
      </w:tr>
      <w:tr w:rsidR="00131888" w:rsidRPr="00131888" w14:paraId="6B44C75C"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282BE3"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Qrxlevmin</w:t>
            </w:r>
          </w:p>
        </w:tc>
        <w:tc>
          <w:tcPr>
            <w:tcW w:w="1273" w:type="dxa"/>
            <w:tcBorders>
              <w:top w:val="single" w:sz="4" w:space="0" w:color="auto"/>
              <w:left w:val="single" w:sz="4" w:space="0" w:color="auto"/>
              <w:bottom w:val="single" w:sz="4" w:space="0" w:color="auto"/>
              <w:right w:val="single" w:sz="4" w:space="0" w:color="auto"/>
            </w:tcBorders>
            <w:hideMark/>
          </w:tcPr>
          <w:p w14:paraId="222895CF"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A07E0B9"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-140</w:t>
            </w:r>
          </w:p>
        </w:tc>
      </w:tr>
      <w:tr w:rsidR="00131888" w:rsidRPr="00131888" w14:paraId="4EE48143"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1106E"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hAnsi="Arial"/>
                <w:position w:val="-12"/>
                <w:sz w:val="18"/>
                <w:highlight w:val="lightGray"/>
                <w:lang w:val="fr-FR" w:eastAsia="en-GB"/>
              </w:rPr>
              <w:object w:dxaOrig="435" w:dyaOrig="435" w14:anchorId="7D9916B2">
                <v:shape id="_x0000_i1058" type="#_x0000_t75" style="width:22pt;height:22pt" o:ole="" fillcolor="window">
                  <v:imagedata r:id="rId7" o:title=""/>
                </v:shape>
                <o:OLEObject Type="Embed" ProgID="Equation.3" ShapeID="_x0000_i1058" DrawAspect="Content" ObjectID="_1729085296" r:id="rId14"/>
              </w:object>
            </w:r>
            <w:r w:rsidRPr="00131888">
              <w:rPr>
                <w:rFonts w:ascii="Arial" w:eastAsia="Times New Roman" w:hAnsi="Arial" w:cs="Arial"/>
                <w:sz w:val="18"/>
                <w:highlight w:val="lightGray"/>
                <w:vertAlign w:val="superscript"/>
                <w:lang w:val="fr-FR"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600171D"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C83947E"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-98</w:t>
            </w:r>
          </w:p>
        </w:tc>
      </w:tr>
      <w:tr w:rsidR="00131888" w:rsidRPr="00131888" w14:paraId="042C91FB" w14:textId="77777777" w:rsidTr="00C243F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F3FB8DD"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RSRP</w:t>
            </w:r>
            <w:r w:rsidRPr="00131888">
              <w:rPr>
                <w:rFonts w:ascii="Arial" w:eastAsia="Times New Roman" w:hAnsi="Arial" w:cs="Arial"/>
                <w:sz w:val="18"/>
                <w:highlight w:val="lightGray"/>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AA3C1BD"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dBm/15 KHz</w:t>
            </w:r>
          </w:p>
        </w:tc>
        <w:tc>
          <w:tcPr>
            <w:tcW w:w="1267" w:type="dxa"/>
            <w:tcBorders>
              <w:top w:val="single" w:sz="4" w:space="0" w:color="auto"/>
              <w:left w:val="single" w:sz="4" w:space="0" w:color="auto"/>
              <w:bottom w:val="single" w:sz="4" w:space="0" w:color="auto"/>
              <w:right w:val="single" w:sz="4" w:space="0" w:color="auto"/>
            </w:tcBorders>
            <w:hideMark/>
          </w:tcPr>
          <w:p w14:paraId="374C4621"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042B2AFF"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071D254C"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 xml:space="preserve">-84 </w:t>
            </w:r>
          </w:p>
        </w:tc>
      </w:tr>
      <w:tr w:rsidR="00131888" w:rsidRPr="00131888" w14:paraId="74DF46EE" w14:textId="77777777" w:rsidTr="00C243FC">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3CE8F498"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RSRQ</w:t>
            </w:r>
            <w:r w:rsidRPr="00131888">
              <w:rPr>
                <w:rFonts w:ascii="Arial" w:eastAsia="Times New Roman" w:hAnsi="Arial" w:cs="Arial"/>
                <w:sz w:val="18"/>
                <w:highlight w:val="lightGray"/>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4FFC3DB7"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1267" w:type="dxa"/>
            <w:tcBorders>
              <w:top w:val="single" w:sz="4" w:space="0" w:color="auto"/>
              <w:left w:val="single" w:sz="4" w:space="0" w:color="auto"/>
              <w:bottom w:val="single" w:sz="4" w:space="0" w:color="auto"/>
              <w:right w:val="single" w:sz="4" w:space="0" w:color="auto"/>
            </w:tcBorders>
          </w:tcPr>
          <w:p w14:paraId="1AD86ECC"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7C1F4F5D"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v4.2.0"/>
                <w:sz w:val="18"/>
                <w:highlight w:val="lightGray"/>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58349905"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v4.2.0"/>
                <w:sz w:val="18"/>
                <w:highlight w:val="lightGray"/>
                <w:lang w:val="fr-FR" w:eastAsia="en-GB"/>
              </w:rPr>
              <w:t xml:space="preserve">-10.96 </w:t>
            </w:r>
          </w:p>
        </w:tc>
      </w:tr>
      <w:tr w:rsidR="00131888" w:rsidRPr="00131888" w14:paraId="5C56D761" w14:textId="77777777" w:rsidTr="00C243F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4B10ACD"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hAnsi="Arial"/>
                <w:position w:val="-12"/>
                <w:sz w:val="18"/>
                <w:highlight w:val="lightGray"/>
                <w:lang w:val="fr-FR" w:eastAsia="en-GB"/>
              </w:rPr>
              <w:object w:dxaOrig="585" w:dyaOrig="435" w14:anchorId="7508A5B2">
                <v:shape id="_x0000_i1059" type="#_x0000_t75" style="width:29.5pt;height:22pt" o:ole="" fillcolor="window">
                  <v:imagedata r:id="rId15" o:title=""/>
                </v:shape>
                <o:OLEObject Type="Embed" ProgID="Equation.3" ShapeID="_x0000_i1059" DrawAspect="Content" ObjectID="_1729085297" r:id="rId16"/>
              </w:object>
            </w:r>
          </w:p>
        </w:tc>
        <w:tc>
          <w:tcPr>
            <w:tcW w:w="1273" w:type="dxa"/>
            <w:tcBorders>
              <w:top w:val="single" w:sz="4" w:space="0" w:color="auto"/>
              <w:left w:val="single" w:sz="4" w:space="0" w:color="auto"/>
              <w:bottom w:val="single" w:sz="4" w:space="0" w:color="auto"/>
              <w:right w:val="single" w:sz="4" w:space="0" w:color="auto"/>
            </w:tcBorders>
            <w:hideMark/>
          </w:tcPr>
          <w:p w14:paraId="06F83B82"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7C0FA651"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F6C6530"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7C72D4B3"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14</w:t>
            </w:r>
          </w:p>
        </w:tc>
      </w:tr>
      <w:tr w:rsidR="00131888" w:rsidRPr="00131888" w14:paraId="5364C039" w14:textId="77777777" w:rsidTr="00C243F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A9183ED"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hAnsi="Arial"/>
                <w:position w:val="-12"/>
                <w:sz w:val="18"/>
                <w:highlight w:val="lightGray"/>
                <w:lang w:val="fr-FR" w:eastAsia="en-GB"/>
              </w:rPr>
              <w:object w:dxaOrig="720" w:dyaOrig="435" w14:anchorId="67C98164">
                <v:shape id="_x0000_i1060" type="#_x0000_t75" style="width:37pt;height:22pt" o:ole="" fillcolor="window">
                  <v:imagedata r:id="rId17" o:title=""/>
                </v:shape>
                <o:OLEObject Type="Embed" ProgID="Equation.3" ShapeID="_x0000_i1060" DrawAspect="Content" ObjectID="_1729085298" r:id="rId18"/>
              </w:object>
            </w:r>
          </w:p>
        </w:tc>
        <w:tc>
          <w:tcPr>
            <w:tcW w:w="1273" w:type="dxa"/>
            <w:tcBorders>
              <w:top w:val="single" w:sz="4" w:space="0" w:color="auto"/>
              <w:left w:val="single" w:sz="4" w:space="0" w:color="auto"/>
              <w:bottom w:val="single" w:sz="4" w:space="0" w:color="auto"/>
              <w:right w:val="single" w:sz="4" w:space="0" w:color="auto"/>
            </w:tcBorders>
            <w:hideMark/>
          </w:tcPr>
          <w:p w14:paraId="0B7ECCDB"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1A85920D"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140C1CF" w14:textId="77777777" w:rsidR="00131888" w:rsidRPr="00131888" w:rsidRDefault="00131888" w:rsidP="00C243FC">
            <w:pPr>
              <w:keepNext/>
              <w:keepLines/>
              <w:spacing w:after="0"/>
              <w:jc w:val="center"/>
              <w:rPr>
                <w:rFonts w:ascii="Arial" w:eastAsia="Times New Roman" w:hAnsi="Arial" w:cs="Arial"/>
                <w:sz w:val="18"/>
                <w:highlight w:val="lightGray"/>
                <w:lang w:val="fr-FR" w:eastAsia="zh-CN"/>
              </w:rPr>
            </w:pPr>
            <w:r w:rsidRPr="00131888">
              <w:rPr>
                <w:rFonts w:ascii="Arial" w:eastAsia="Times New Roman" w:hAnsi="Arial" w:cs="Arial"/>
                <w:sz w:val="18"/>
                <w:highlight w:val="lightGray"/>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7C57E7CE"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14</w:t>
            </w:r>
          </w:p>
        </w:tc>
      </w:tr>
      <w:tr w:rsidR="00131888" w:rsidRPr="00131888" w14:paraId="14D91187"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2F243F" w14:textId="77777777" w:rsidR="00131888" w:rsidRPr="00131888" w:rsidRDefault="00131888" w:rsidP="00C243FC">
            <w:pPr>
              <w:keepNext/>
              <w:keepLines/>
              <w:spacing w:after="0"/>
              <w:rPr>
                <w:rFonts w:ascii="Arial" w:eastAsia="Times New Roman" w:hAnsi="Arial" w:cs="Arial"/>
                <w:sz w:val="18"/>
                <w:highlight w:val="lightGray"/>
                <w:vertAlign w:val="subscript"/>
                <w:lang w:val="fr-FR" w:eastAsia="en-GB"/>
              </w:rPr>
            </w:pPr>
            <w:r w:rsidRPr="00131888">
              <w:rPr>
                <w:rFonts w:ascii="Arial" w:eastAsia="Times New Roman" w:hAnsi="Arial" w:cs="Arial"/>
                <w:sz w:val="18"/>
                <w:highlight w:val="lightGray"/>
                <w:lang w:val="fr-FR" w:eastAsia="en-GB"/>
              </w:rPr>
              <w:t>Treselection</w:t>
            </w:r>
            <w:r w:rsidRPr="00131888">
              <w:rPr>
                <w:rFonts w:ascii="Arial" w:eastAsia="Times New Roman" w:hAnsi="Arial" w:cs="Arial"/>
                <w:sz w:val="18"/>
                <w:highlight w:val="lightGray"/>
                <w:vertAlign w:val="subscript"/>
                <w:lang w:val="fr-FR" w:eastAsia="en-GB"/>
              </w:rPr>
              <w:t>EUTRAN</w:t>
            </w:r>
          </w:p>
        </w:tc>
        <w:tc>
          <w:tcPr>
            <w:tcW w:w="1273" w:type="dxa"/>
            <w:tcBorders>
              <w:top w:val="single" w:sz="4" w:space="0" w:color="auto"/>
              <w:left w:val="single" w:sz="4" w:space="0" w:color="auto"/>
              <w:bottom w:val="single" w:sz="4" w:space="0" w:color="auto"/>
              <w:right w:val="single" w:sz="4" w:space="0" w:color="auto"/>
            </w:tcBorders>
            <w:hideMark/>
          </w:tcPr>
          <w:p w14:paraId="3A8E610D"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32DF33D"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0</w:t>
            </w:r>
          </w:p>
        </w:tc>
      </w:tr>
      <w:tr w:rsidR="00131888" w:rsidRPr="00131888" w14:paraId="2547A9A2"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821B85"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2866A5FE"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4FAD19A"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50</w:t>
            </w:r>
          </w:p>
        </w:tc>
      </w:tr>
      <w:tr w:rsidR="00131888" w:rsidRPr="00131888" w14:paraId="127CE9BD"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437787"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Thresh</w:t>
            </w:r>
            <w:r w:rsidRPr="00131888">
              <w:rPr>
                <w:rFonts w:ascii="Arial" w:eastAsia="Times New Roman" w:hAnsi="Arial" w:cs="Arial"/>
                <w:sz w:val="18"/>
                <w:highlight w:val="lightGray"/>
                <w:vertAlign w:val="subscript"/>
                <w:lang w:val="fr-FR" w:eastAsia="en-GB"/>
              </w:rPr>
              <w:t>x, highP</w:t>
            </w:r>
          </w:p>
        </w:tc>
        <w:tc>
          <w:tcPr>
            <w:tcW w:w="1273" w:type="dxa"/>
            <w:tcBorders>
              <w:top w:val="single" w:sz="4" w:space="0" w:color="auto"/>
              <w:left w:val="single" w:sz="4" w:space="0" w:color="auto"/>
              <w:bottom w:val="single" w:sz="4" w:space="0" w:color="auto"/>
              <w:right w:val="single" w:sz="4" w:space="0" w:color="auto"/>
            </w:tcBorders>
            <w:hideMark/>
          </w:tcPr>
          <w:p w14:paraId="3C4D616A"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F9F0482"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48</w:t>
            </w:r>
          </w:p>
        </w:tc>
      </w:tr>
      <w:tr w:rsidR="00131888" w:rsidRPr="00131888" w14:paraId="7CF569A9"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1FAA89" w14:textId="77777777" w:rsidR="00131888" w:rsidRPr="00131888" w:rsidRDefault="00131888" w:rsidP="00C243FC">
            <w:pPr>
              <w:keepNext/>
              <w:keepLines/>
              <w:spacing w:after="0"/>
              <w:rPr>
                <w:rFonts w:ascii="Arial" w:eastAsia="Times New Roman" w:hAnsi="Arial" w:cs="Arial"/>
                <w:bCs/>
                <w:sz w:val="18"/>
                <w:highlight w:val="lightGray"/>
                <w:lang w:val="fr-FR" w:eastAsia="en-GB"/>
              </w:rPr>
            </w:pPr>
            <w:r w:rsidRPr="00131888">
              <w:rPr>
                <w:rFonts w:ascii="Arial" w:eastAsia="Times New Roman" w:hAnsi="Arial" w:cs="Arial"/>
                <w:sz w:val="18"/>
                <w:highlight w:val="lightGray"/>
                <w:lang w:val="fr-FR" w:eastAsia="en-GB"/>
              </w:rPr>
              <w:t>Thresh</w:t>
            </w:r>
            <w:r w:rsidRPr="00131888">
              <w:rPr>
                <w:rFonts w:ascii="Arial" w:eastAsia="Times New Roman" w:hAnsi="Arial" w:cs="Arial"/>
                <w:sz w:val="18"/>
                <w:highlight w:val="lightGray"/>
                <w:vertAlign w:val="subscript"/>
                <w:lang w:val="fr-FR" w:eastAsia="en-GB"/>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22DE306C"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0F4733B"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44</w:t>
            </w:r>
          </w:p>
        </w:tc>
      </w:tr>
      <w:tr w:rsidR="00131888" w:rsidRPr="00131888" w14:paraId="05A4E6A8"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E36051" w14:textId="77777777" w:rsidR="00131888" w:rsidRPr="00131888" w:rsidRDefault="00131888" w:rsidP="00C243FC">
            <w:pPr>
              <w:keepNext/>
              <w:keepLines/>
              <w:spacing w:after="0"/>
              <w:rPr>
                <w:rFonts w:ascii="Arial" w:eastAsia="Times New Roman" w:hAnsi="Arial" w:cs="Arial"/>
                <w:bCs/>
                <w:sz w:val="18"/>
                <w:highlight w:val="lightGray"/>
                <w:lang w:val="fr-FR" w:eastAsia="en-GB"/>
              </w:rPr>
            </w:pPr>
            <w:r w:rsidRPr="00131888">
              <w:rPr>
                <w:rFonts w:ascii="Arial" w:eastAsia="Times New Roman" w:hAnsi="Arial" w:cs="Arial"/>
                <w:sz w:val="18"/>
                <w:highlight w:val="lightGray"/>
                <w:lang w:val="fr-FR" w:eastAsia="en-GB"/>
              </w:rPr>
              <w:t>Thresh</w:t>
            </w:r>
            <w:r w:rsidRPr="00131888">
              <w:rPr>
                <w:rFonts w:ascii="Arial" w:eastAsia="Times New Roman" w:hAnsi="Arial" w:cs="Arial"/>
                <w:sz w:val="18"/>
                <w:highlight w:val="lightGray"/>
                <w:vertAlign w:val="subscript"/>
                <w:lang w:val="fr-FR" w:eastAsia="en-GB"/>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6F3013B"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3830D5F"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v4.2.0"/>
                <w:sz w:val="18"/>
                <w:highlight w:val="lightGray"/>
                <w:lang w:val="fr-FR" w:eastAsia="en-GB"/>
              </w:rPr>
              <w:t>50</w:t>
            </w:r>
          </w:p>
        </w:tc>
      </w:tr>
      <w:tr w:rsidR="00131888" w:rsidRPr="00131888" w14:paraId="278D1157"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31794C" w14:textId="77777777" w:rsidR="00131888" w:rsidRPr="00131888" w:rsidRDefault="00131888" w:rsidP="00C243FC">
            <w:pPr>
              <w:keepNext/>
              <w:keepLines/>
              <w:spacing w:after="0"/>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beamMeasConfigIdle</w:t>
            </w:r>
          </w:p>
        </w:tc>
        <w:tc>
          <w:tcPr>
            <w:tcW w:w="1273" w:type="dxa"/>
            <w:tcBorders>
              <w:top w:val="single" w:sz="4" w:space="0" w:color="auto"/>
              <w:left w:val="single" w:sz="4" w:space="0" w:color="auto"/>
              <w:bottom w:val="single" w:sz="4" w:space="0" w:color="auto"/>
              <w:right w:val="single" w:sz="4" w:space="0" w:color="auto"/>
            </w:tcBorders>
          </w:tcPr>
          <w:p w14:paraId="5F073046"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1D3DB33" w14:textId="77777777" w:rsidR="00131888" w:rsidRPr="00131888" w:rsidRDefault="00131888" w:rsidP="00C243FC">
            <w:pPr>
              <w:keepNext/>
              <w:keepLines/>
              <w:spacing w:after="0"/>
              <w:jc w:val="center"/>
              <w:rPr>
                <w:rFonts w:ascii="Arial" w:eastAsia="Times New Roman" w:hAnsi="Arial" w:cs="v4.2.0"/>
                <w:sz w:val="18"/>
                <w:highlight w:val="lightGray"/>
                <w:lang w:val="fr-FR" w:eastAsia="en-GB"/>
              </w:rPr>
            </w:pPr>
            <w:r w:rsidRPr="00131888">
              <w:rPr>
                <w:rFonts w:ascii="Arial" w:eastAsia="Times New Roman" w:hAnsi="Arial" w:cs="Arial"/>
                <w:sz w:val="18"/>
                <w:highlight w:val="lightGray"/>
                <w:lang w:val="fr-FR" w:eastAsia="zh-CN"/>
              </w:rPr>
              <w:t xml:space="preserve">True </w:t>
            </w:r>
          </w:p>
        </w:tc>
      </w:tr>
      <w:tr w:rsidR="00131888" w:rsidRPr="00131888" w14:paraId="34E9A0FF" w14:textId="77777777" w:rsidTr="00C243F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DEF9F7" w14:textId="77777777" w:rsidR="00131888" w:rsidRPr="00131888" w:rsidRDefault="00131888" w:rsidP="00C243FC">
            <w:pPr>
              <w:keepNext/>
              <w:keepLines/>
              <w:spacing w:after="0"/>
              <w:rPr>
                <w:rFonts w:ascii="Arial" w:eastAsia="Times New Roman" w:hAnsi="Arial"/>
                <w:sz w:val="18"/>
                <w:highlight w:val="lightGray"/>
                <w:lang w:val="fr-FR" w:eastAsia="en-GB"/>
              </w:rPr>
            </w:pPr>
            <w:r w:rsidRPr="00131888">
              <w:rPr>
                <w:rFonts w:ascii="Arial" w:eastAsia="Times New Roman" w:hAnsi="Arial" w:cs="Arial"/>
                <w:sz w:val="18"/>
                <w:highlight w:val="lightGray"/>
                <w:lang w:val="fr-FR"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A285DE3"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9A6892E" w14:textId="77777777" w:rsidR="00131888" w:rsidRPr="00131888" w:rsidRDefault="00131888" w:rsidP="00C243FC">
            <w:pPr>
              <w:keepNext/>
              <w:keepLines/>
              <w:spacing w:after="0"/>
              <w:jc w:val="center"/>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AWGN</w:t>
            </w:r>
          </w:p>
        </w:tc>
      </w:tr>
      <w:tr w:rsidR="00131888" w:rsidRPr="00131888" w14:paraId="63F126D4" w14:textId="77777777" w:rsidTr="00C243FC">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01D23713" w14:textId="77777777" w:rsidR="00131888" w:rsidRPr="00131888" w:rsidRDefault="00131888" w:rsidP="00C243FC">
            <w:pPr>
              <w:keepNext/>
              <w:keepLines/>
              <w:spacing w:after="0"/>
              <w:ind w:left="851" w:hanging="851"/>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Note 1:</w:t>
            </w:r>
            <w:r w:rsidRPr="00131888">
              <w:rPr>
                <w:rFonts w:ascii="Arial" w:eastAsia="Times New Roman" w:hAnsi="Arial" w:cs="Arial"/>
                <w:sz w:val="18"/>
                <w:highlight w:val="lightGray"/>
                <w:lang w:val="fr-FR" w:eastAsia="en-GB"/>
              </w:rPr>
              <w:tab/>
              <w:t>OCNG shall be used such that both cells are fully allocated and a constant total transmitted power spectral density is achieved for all OFDM symbols.</w:t>
            </w:r>
          </w:p>
          <w:p w14:paraId="78977E9C" w14:textId="77777777" w:rsidR="00131888" w:rsidRPr="00131888" w:rsidRDefault="00131888" w:rsidP="00C243FC">
            <w:pPr>
              <w:keepNext/>
              <w:keepLines/>
              <w:spacing w:after="0"/>
              <w:ind w:left="851" w:hanging="851"/>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Note 2:</w:t>
            </w:r>
            <w:r w:rsidRPr="00131888">
              <w:rPr>
                <w:rFonts w:ascii="Arial" w:eastAsia="Times New Roman" w:hAnsi="Arial" w:cs="Arial"/>
                <w:sz w:val="18"/>
                <w:highlight w:val="lightGray"/>
                <w:lang w:val="fr-FR" w:eastAsia="en-GB"/>
              </w:rPr>
              <w:tab/>
              <w:t xml:space="preserve">Interference from other cells and noise sources not specified in the test is assumed to be constant over subcarriers and time and shall be modelled as AWGN of appropriate power for </w:t>
            </w:r>
            <w:r w:rsidRPr="00131888">
              <w:rPr>
                <w:rFonts w:ascii="Arial" w:hAnsi="Arial" w:cs="v4.2.0"/>
                <w:position w:val="-12"/>
                <w:sz w:val="18"/>
                <w:highlight w:val="lightGray"/>
                <w:lang w:val="fr-FR" w:eastAsia="en-GB"/>
              </w:rPr>
              <w:object w:dxaOrig="435" w:dyaOrig="435" w14:anchorId="3875D08A">
                <v:shape id="_x0000_i1061" type="#_x0000_t75" style="width:22pt;height:22pt" o:ole="" fillcolor="window">
                  <v:imagedata r:id="rId7" o:title=""/>
                </v:shape>
                <o:OLEObject Type="Embed" ProgID="Equation.3" ShapeID="_x0000_i1061" DrawAspect="Content" ObjectID="_1729085299" r:id="rId19"/>
              </w:object>
            </w:r>
            <w:r w:rsidRPr="00131888">
              <w:rPr>
                <w:rFonts w:ascii="Arial" w:eastAsia="Times New Roman" w:hAnsi="Arial" w:cs="Arial"/>
                <w:sz w:val="18"/>
                <w:highlight w:val="lightGray"/>
                <w:lang w:val="fr-FR" w:eastAsia="en-GB"/>
              </w:rPr>
              <w:t xml:space="preserve"> to be fulfilled.</w:t>
            </w:r>
          </w:p>
          <w:p w14:paraId="66E1150B" w14:textId="77777777" w:rsidR="00131888" w:rsidRPr="00131888" w:rsidRDefault="00131888" w:rsidP="00C243FC">
            <w:pPr>
              <w:keepNext/>
              <w:keepLines/>
              <w:spacing w:after="0"/>
              <w:ind w:left="851" w:hanging="851"/>
              <w:rPr>
                <w:rFonts w:ascii="Arial" w:eastAsia="Times New Roman" w:hAnsi="Arial" w:cs="Arial"/>
                <w:sz w:val="18"/>
                <w:highlight w:val="lightGray"/>
                <w:lang w:val="fr-FR" w:eastAsia="en-GB"/>
              </w:rPr>
            </w:pPr>
            <w:r w:rsidRPr="00131888">
              <w:rPr>
                <w:rFonts w:ascii="Arial" w:eastAsia="Times New Roman" w:hAnsi="Arial" w:cs="Arial"/>
                <w:sz w:val="18"/>
                <w:highlight w:val="lightGray"/>
                <w:lang w:val="fr-FR" w:eastAsia="en-GB"/>
              </w:rPr>
              <w:t>Note 3:</w:t>
            </w:r>
            <w:r w:rsidRPr="00131888">
              <w:rPr>
                <w:rFonts w:ascii="Arial" w:eastAsia="Times New Roman" w:hAnsi="Arial" w:cs="Arial"/>
                <w:sz w:val="18"/>
                <w:highlight w:val="lightGray"/>
                <w:lang w:val="fr-FR" w:eastAsia="en-GB"/>
              </w:rPr>
              <w:tab/>
              <w:t>RSRP levels have been derived from other parameters for information purposes. They are not settable parameters themselves.</w:t>
            </w:r>
          </w:p>
        </w:tc>
      </w:tr>
    </w:tbl>
    <w:p w14:paraId="356B7912" w14:textId="77777777" w:rsidR="00131888" w:rsidRPr="00131888" w:rsidRDefault="00131888" w:rsidP="00131888">
      <w:pPr>
        <w:spacing w:after="160" w:line="256" w:lineRule="auto"/>
        <w:rPr>
          <w:rFonts w:ascii="Arial" w:hAnsi="Arial"/>
          <w:b/>
          <w:highlight w:val="lightGray"/>
          <w:lang w:eastAsia="en-GB"/>
        </w:rPr>
      </w:pPr>
      <w:r w:rsidRPr="00131888">
        <w:rPr>
          <w:rFonts w:ascii="Arial" w:hAnsi="Arial"/>
          <w:b/>
          <w:highlight w:val="lightGray"/>
          <w:lang w:eastAsia="en-GB"/>
        </w:rPr>
        <w:br w:type="page"/>
      </w:r>
    </w:p>
    <w:p w14:paraId="77106A26" w14:textId="77777777" w:rsidR="00131888" w:rsidRPr="00131888" w:rsidRDefault="00131888" w:rsidP="00131888">
      <w:pPr>
        <w:keepNext/>
        <w:keepLines/>
        <w:spacing w:before="120"/>
        <w:ind w:left="1701" w:hanging="1701"/>
        <w:outlineLvl w:val="4"/>
        <w:rPr>
          <w:rFonts w:ascii="Arial" w:hAnsi="Arial"/>
          <w:snapToGrid w:val="0"/>
          <w:sz w:val="22"/>
          <w:highlight w:val="lightGray"/>
          <w:lang w:eastAsia="zh-CN"/>
        </w:rPr>
      </w:pPr>
      <w:r w:rsidRPr="00131888">
        <w:rPr>
          <w:rFonts w:ascii="Arial" w:hAnsi="Arial"/>
          <w:snapToGrid w:val="0"/>
          <w:sz w:val="22"/>
          <w:highlight w:val="lightGray"/>
          <w:lang w:eastAsia="zh-CN"/>
        </w:rPr>
        <w:t>A.8.2.2.1.2</w:t>
      </w:r>
      <w:r w:rsidRPr="00131888">
        <w:rPr>
          <w:rFonts w:ascii="Arial" w:hAnsi="Arial"/>
          <w:snapToGrid w:val="0"/>
          <w:sz w:val="22"/>
          <w:highlight w:val="lightGray"/>
          <w:lang w:eastAsia="zh-CN"/>
        </w:rPr>
        <w:tab/>
        <w:t>Test Requirements</w:t>
      </w:r>
    </w:p>
    <w:p w14:paraId="4BC52000" w14:textId="77777777" w:rsidR="00131888" w:rsidRPr="00131888" w:rsidRDefault="00131888" w:rsidP="00131888">
      <w:pPr>
        <w:rPr>
          <w:highlight w:val="lightGray"/>
          <w:lang w:eastAsia="en-GB"/>
        </w:rPr>
      </w:pPr>
      <w:r w:rsidRPr="00131888">
        <w:rPr>
          <w:highlight w:val="lightGray"/>
          <w:lang w:eastAsia="en-GB"/>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131888">
        <w:rPr>
          <w:highlight w:val="lightGray"/>
          <w:lang w:eastAsia="zh-CN"/>
        </w:rPr>
        <w:t xml:space="preserve"> </w:t>
      </w:r>
      <w:r w:rsidRPr="00131888">
        <w:rPr>
          <w:highlight w:val="lightGray"/>
          <w:lang w:eastAsia="en-GB"/>
        </w:rPr>
        <w:t xml:space="preserve">UE shall be able to detect, acqure the SSB index and measure the SS-RSRP and SS-RSRQ from Cell 2 for Idle mode DC measurement during T2. </w:t>
      </w:r>
    </w:p>
    <w:p w14:paraId="646984ED" w14:textId="77777777" w:rsidR="00131888" w:rsidRPr="00131888" w:rsidRDefault="00131888" w:rsidP="00131888">
      <w:pPr>
        <w:keepLines/>
        <w:ind w:left="1135" w:hanging="851"/>
        <w:rPr>
          <w:rFonts w:eastAsia="Times New Roman"/>
          <w:highlight w:val="lightGray"/>
          <w:lang w:eastAsia="en-GB"/>
        </w:rPr>
      </w:pPr>
      <w:r w:rsidRPr="00131888">
        <w:rPr>
          <w:rFonts w:eastAsia="Times New Roman"/>
          <w:highlight w:val="lightGray"/>
          <w:lang w:eastAsia="en-GB"/>
        </w:rPr>
        <w:t>NOTE:</w:t>
      </w:r>
      <w:r w:rsidRPr="00131888">
        <w:rPr>
          <w:rFonts w:eastAsia="Times New Roman"/>
          <w:highlight w:val="lightGray"/>
          <w:lang w:eastAsia="en-GB"/>
        </w:rPr>
        <w:tab/>
        <w:t xml:space="preserve">The Idle mode DC measurement period for the test setup can be expressed as: </w:t>
      </w:r>
      <w:r w:rsidRPr="00131888">
        <w:rPr>
          <w:rFonts w:eastAsia="Times New Roman"/>
          <w:bCs/>
          <w:highlight w:val="lightGray"/>
          <w:lang w:eastAsia="en-GB"/>
        </w:rPr>
        <w:t>T</w:t>
      </w:r>
      <w:r w:rsidRPr="00131888">
        <w:rPr>
          <w:rFonts w:eastAsia="Times New Roman"/>
          <w:bCs/>
          <w:highlight w:val="lightGray"/>
          <w:vertAlign w:val="subscript"/>
          <w:lang w:eastAsia="en-GB"/>
        </w:rPr>
        <w:t>higher_priority_search</w:t>
      </w:r>
      <w:r w:rsidRPr="00131888">
        <w:rPr>
          <w:rFonts w:eastAsia="Times New Roman"/>
          <w:highlight w:val="lightGray"/>
          <w:lang w:eastAsia="en-GB"/>
        </w:rPr>
        <w:t xml:space="preserve"> + T</w:t>
      </w:r>
      <w:r w:rsidRPr="00131888">
        <w:rPr>
          <w:rFonts w:eastAsia="Times New Roman"/>
          <w:highlight w:val="lightGray"/>
          <w:vertAlign w:val="subscript"/>
          <w:lang w:eastAsia="en-GB"/>
        </w:rPr>
        <w:t>SSB_index,NR</w:t>
      </w:r>
      <w:r w:rsidRPr="00131888">
        <w:rPr>
          <w:rFonts w:eastAsia="Times New Roman"/>
          <w:highlight w:val="lightGray"/>
          <w:lang w:eastAsia="en-GB"/>
        </w:rPr>
        <w:t xml:space="preserve"> + T</w:t>
      </w:r>
      <w:r w:rsidRPr="00131888">
        <w:rPr>
          <w:rFonts w:eastAsia="Times New Roman"/>
          <w:highlight w:val="lightGray"/>
          <w:vertAlign w:val="subscript"/>
          <w:lang w:eastAsia="en-GB"/>
        </w:rPr>
        <w:t>evaluate</w:t>
      </w:r>
      <w:r w:rsidRPr="00131888">
        <w:rPr>
          <w:rFonts w:eastAsia="Times New Roman"/>
          <w:highlight w:val="lightGray"/>
          <w:vertAlign w:val="subscript"/>
          <w:lang w:eastAsia="zh-CN"/>
        </w:rPr>
        <w:t>, NR</w:t>
      </w:r>
      <w:r w:rsidRPr="00131888">
        <w:rPr>
          <w:rFonts w:eastAsia="Times New Roman"/>
          <w:highlight w:val="lightGray"/>
          <w:lang w:eastAsia="en-GB"/>
        </w:rPr>
        <w:t xml:space="preserve">. </w:t>
      </w:r>
    </w:p>
    <w:p w14:paraId="3F1D6BA3" w14:textId="77777777" w:rsidR="00131888" w:rsidRPr="00131888" w:rsidRDefault="00131888" w:rsidP="00131888">
      <w:pPr>
        <w:rPr>
          <w:highlight w:val="lightGray"/>
          <w:lang w:eastAsia="en-GB"/>
        </w:rPr>
      </w:pPr>
      <w:r w:rsidRPr="00131888">
        <w:rPr>
          <w:highlight w:val="lightGray"/>
          <w:lang w:eastAsia="en-GB"/>
        </w:rPr>
        <w:t>Where:</w:t>
      </w:r>
    </w:p>
    <w:p w14:paraId="66B72980" w14:textId="77777777" w:rsidR="00131888" w:rsidRPr="00131888" w:rsidRDefault="00131888" w:rsidP="00131888">
      <w:pPr>
        <w:ind w:left="568" w:hanging="284"/>
        <w:rPr>
          <w:highlight w:val="lightGray"/>
          <w:lang w:eastAsia="en-GB"/>
        </w:rPr>
      </w:pPr>
      <w:r w:rsidRPr="00131888">
        <w:rPr>
          <w:rFonts w:cs="v4.2.0"/>
          <w:bCs/>
          <w:highlight w:val="lightGray"/>
          <w:lang w:eastAsia="en-GB"/>
        </w:rPr>
        <w:t>T</w:t>
      </w:r>
      <w:r w:rsidRPr="00131888">
        <w:rPr>
          <w:rFonts w:cs="v4.2.0"/>
          <w:bCs/>
          <w:highlight w:val="lightGray"/>
          <w:vertAlign w:val="subscript"/>
          <w:lang w:eastAsia="en-GB"/>
        </w:rPr>
        <w:t>higher_priority_search</w:t>
      </w:r>
      <w:r w:rsidRPr="00131888">
        <w:rPr>
          <w:rFonts w:cs="v4.2.0"/>
          <w:highlight w:val="lightGray"/>
          <w:vertAlign w:val="subscript"/>
          <w:lang w:eastAsia="en-GB"/>
        </w:rPr>
        <w:tab/>
      </w:r>
      <w:r w:rsidRPr="00131888">
        <w:rPr>
          <w:rFonts w:cs="v4.2.0"/>
          <w:highlight w:val="lightGray"/>
          <w:lang w:eastAsia="en-GB"/>
        </w:rPr>
        <w:t xml:space="preserve">See </w:t>
      </w:r>
      <w:r w:rsidRPr="00131888">
        <w:rPr>
          <w:highlight w:val="lightGray"/>
          <w:lang w:eastAsia="en-GB"/>
        </w:rPr>
        <w:t xml:space="preserve">clause 4.2.2 in </w:t>
      </w:r>
      <w:r w:rsidRPr="00131888">
        <w:rPr>
          <w:highlight w:val="lightGray"/>
          <w:lang w:eastAsia="zh-CN"/>
        </w:rPr>
        <w:t>TS 36.133 </w:t>
      </w:r>
      <w:r w:rsidRPr="00131888">
        <w:rPr>
          <w:highlight w:val="lightGray"/>
          <w:lang w:eastAsia="en-GB"/>
        </w:rPr>
        <w:t>[15]</w:t>
      </w:r>
    </w:p>
    <w:p w14:paraId="1BBFF2D0" w14:textId="77777777" w:rsidR="00131888" w:rsidRPr="00131888" w:rsidRDefault="00131888" w:rsidP="00131888">
      <w:pPr>
        <w:ind w:left="568" w:hanging="284"/>
        <w:rPr>
          <w:highlight w:val="lightGray"/>
          <w:lang w:eastAsia="en-GB"/>
        </w:rPr>
      </w:pPr>
      <w:r w:rsidRPr="00131888">
        <w:rPr>
          <w:highlight w:val="lightGray"/>
          <w:lang w:eastAsia="en-GB"/>
        </w:rPr>
        <w:t>T</w:t>
      </w:r>
      <w:r w:rsidRPr="00131888">
        <w:rPr>
          <w:highlight w:val="lightGray"/>
          <w:vertAlign w:val="subscript"/>
          <w:lang w:eastAsia="en-GB"/>
        </w:rPr>
        <w:t>SSB_index,NR</w:t>
      </w:r>
      <w:r w:rsidRPr="00131888">
        <w:rPr>
          <w:highlight w:val="lightGray"/>
          <w:lang w:eastAsia="en-GB"/>
        </w:rPr>
        <w:tab/>
        <w:t xml:space="preserve">See Table 4.9.2.4-1 in clause 4.9.2.4 in </w:t>
      </w:r>
      <w:r w:rsidRPr="00131888">
        <w:rPr>
          <w:highlight w:val="lightGray"/>
          <w:lang w:eastAsia="zh-CN"/>
        </w:rPr>
        <w:t>TS 36.133 </w:t>
      </w:r>
      <w:r w:rsidRPr="00131888">
        <w:rPr>
          <w:highlight w:val="lightGray"/>
          <w:lang w:eastAsia="en-GB"/>
        </w:rPr>
        <w:t>[15]</w:t>
      </w:r>
    </w:p>
    <w:p w14:paraId="2DD2CAD7" w14:textId="77777777" w:rsidR="00131888" w:rsidRPr="00131888" w:rsidRDefault="00131888" w:rsidP="00131888">
      <w:pPr>
        <w:ind w:left="568" w:hanging="284"/>
        <w:rPr>
          <w:highlight w:val="lightGray"/>
          <w:lang w:eastAsia="en-GB"/>
        </w:rPr>
      </w:pPr>
      <w:r w:rsidRPr="00131888">
        <w:rPr>
          <w:rFonts w:cs="v4.2.0"/>
          <w:highlight w:val="lightGray"/>
          <w:lang w:eastAsia="en-GB"/>
        </w:rPr>
        <w:t>T</w:t>
      </w:r>
      <w:r w:rsidRPr="00131888">
        <w:rPr>
          <w:rFonts w:cs="v4.2.0"/>
          <w:highlight w:val="lightGray"/>
          <w:vertAlign w:val="subscript"/>
          <w:lang w:eastAsia="en-GB"/>
        </w:rPr>
        <w:t>evaluate</w:t>
      </w:r>
      <w:r w:rsidRPr="00131888">
        <w:rPr>
          <w:rFonts w:cs="v4.2.0"/>
          <w:highlight w:val="lightGray"/>
          <w:vertAlign w:val="subscript"/>
          <w:lang w:eastAsia="zh-CN"/>
        </w:rPr>
        <w:t>, NR</w:t>
      </w:r>
      <w:r w:rsidRPr="00131888">
        <w:rPr>
          <w:highlight w:val="lightGray"/>
          <w:lang w:eastAsia="en-GB"/>
        </w:rPr>
        <w:tab/>
        <w:t xml:space="preserve">See Table 4.2.2.5.6-1 in clause 4.2.2.5.6 in </w:t>
      </w:r>
      <w:r w:rsidRPr="00131888">
        <w:rPr>
          <w:highlight w:val="lightGray"/>
          <w:lang w:eastAsia="zh-CN"/>
        </w:rPr>
        <w:t>TS 36.133 </w:t>
      </w:r>
      <w:r w:rsidRPr="00131888">
        <w:rPr>
          <w:highlight w:val="lightGray"/>
          <w:lang w:eastAsia="en-GB"/>
        </w:rPr>
        <w:t>[15]</w:t>
      </w:r>
    </w:p>
    <w:p w14:paraId="0ABC5334" w14:textId="77777777" w:rsidR="00131888" w:rsidRPr="00131888" w:rsidRDefault="00131888" w:rsidP="00131888">
      <w:pPr>
        <w:rPr>
          <w:highlight w:val="lightGray"/>
          <w:lang w:eastAsia="en-GB"/>
        </w:rPr>
      </w:pPr>
      <w:r w:rsidRPr="00131888">
        <w:rPr>
          <w:highlight w:val="lightGray"/>
          <w:lang w:eastAsia="en-GB"/>
        </w:rPr>
        <w:t xml:space="preserve">This gives a total of 70.24 s, allow 71 s for </w:t>
      </w:r>
      <w:r w:rsidRPr="00131888">
        <w:rPr>
          <w:rFonts w:cs="v4.2.0"/>
          <w:highlight w:val="lightGray"/>
          <w:lang w:eastAsia="en-GB"/>
        </w:rPr>
        <w:t>the T2</w:t>
      </w:r>
      <w:r w:rsidRPr="00131888">
        <w:rPr>
          <w:highlight w:val="lightGray"/>
          <w:lang w:eastAsia="en-GB"/>
        </w:rPr>
        <w:t>.</w:t>
      </w:r>
    </w:p>
    <w:p w14:paraId="75D0B519" w14:textId="77777777" w:rsidR="00131888" w:rsidRPr="00131888" w:rsidRDefault="00131888" w:rsidP="00131888">
      <w:pPr>
        <w:rPr>
          <w:highlight w:val="lightGray"/>
          <w:lang w:eastAsia="en-GB"/>
        </w:rPr>
      </w:pPr>
      <w:r w:rsidRPr="00131888">
        <w:rPr>
          <w:highlight w:val="lightGray"/>
          <w:lang w:eastAsia="en-GB"/>
        </w:rPr>
        <w:t>At the start of T3 the UE is paged for connection setup. During the connection setup the UE is requested to transmit early measurement report. The UE shall send early measurement report to the PCell.</w:t>
      </w:r>
    </w:p>
    <w:p w14:paraId="62C07DA9" w14:textId="77777777" w:rsidR="00131888" w:rsidRPr="00131888" w:rsidRDefault="00131888" w:rsidP="00131888">
      <w:pPr>
        <w:rPr>
          <w:highlight w:val="lightGray"/>
          <w:lang w:eastAsia="en-GB"/>
        </w:rPr>
      </w:pPr>
      <w:r w:rsidRPr="00131888">
        <w:rPr>
          <w:highlight w:val="lightGray"/>
          <w:lang w:eastAsia="en-GB"/>
        </w:rPr>
        <w:t xml:space="preserve">After receiving the requested early measurement report, the test equipment verifies the accuracy of measurement reported for serving Cell 1 and Cell 2 meets the requirements in Section 9.1.2B in </w:t>
      </w:r>
      <w:r w:rsidRPr="00131888">
        <w:rPr>
          <w:highlight w:val="lightGray"/>
          <w:lang w:eastAsia="zh-CN"/>
        </w:rPr>
        <w:t>TS 36.133 </w:t>
      </w:r>
      <w:r w:rsidRPr="00131888">
        <w:rPr>
          <w:highlight w:val="lightGray"/>
          <w:lang w:eastAsia="en-GB"/>
        </w:rPr>
        <w:t>[15] and Section 9.1.3B, respectively and test ends.</w:t>
      </w:r>
    </w:p>
    <w:p w14:paraId="0DA1A6B9" w14:textId="77777777" w:rsidR="00131888" w:rsidRPr="0063324E" w:rsidRDefault="00131888" w:rsidP="00131888">
      <w:pPr>
        <w:rPr>
          <w:noProof/>
          <w:lang w:eastAsia="zh-CN"/>
        </w:rPr>
      </w:pPr>
      <w:r w:rsidRPr="00131888">
        <w:rPr>
          <w:highlight w:val="lightGray"/>
          <w:lang w:eastAsia="en-GB"/>
        </w:rPr>
        <w:t>The rate of correct events observed during repeated tests shall be at least 90%.</w:t>
      </w:r>
    </w:p>
    <w:p w14:paraId="0D85B105" w14:textId="77777777" w:rsidR="00131888" w:rsidRPr="0063324E" w:rsidRDefault="00131888" w:rsidP="00131888">
      <w:pPr>
        <w:rPr>
          <w:rFonts w:eastAsia="Times New Roman"/>
          <w:lang w:eastAsia="en-GB"/>
        </w:rPr>
      </w:pPr>
    </w:p>
    <w:p w14:paraId="4ED01471" w14:textId="77777777" w:rsidR="00131888" w:rsidRDefault="00131888" w:rsidP="00963EEF">
      <w:pPr>
        <w:overflowPunct/>
        <w:jc w:val="both"/>
        <w:textAlignment w:val="auto"/>
        <w:rPr>
          <w:rFonts w:ascii="Arial" w:eastAsia="SimSun" w:hAnsi="Arial"/>
        </w:rPr>
      </w:pPr>
    </w:p>
    <w:p w14:paraId="5DEC06AB" w14:textId="77777777" w:rsidR="00096173" w:rsidRPr="00FB5A07" w:rsidRDefault="00096173" w:rsidP="0009617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2C8B7EC" w14:textId="2402BC6F" w:rsidR="0005483F" w:rsidRDefault="00096173" w:rsidP="00096173">
      <w:pPr>
        <w:jc w:val="both"/>
        <w:rPr>
          <w:rFonts w:ascii="Arial" w:hAnsi="Arial"/>
        </w:rPr>
      </w:pPr>
      <w:r w:rsidRPr="002C6020">
        <w:rPr>
          <w:rFonts w:ascii="Arial" w:hAnsi="Arial"/>
        </w:rPr>
        <w:t xml:space="preserve">The test case has </w:t>
      </w:r>
      <w:r w:rsidR="002F65DB">
        <w:rPr>
          <w:rFonts w:ascii="Arial" w:hAnsi="Arial"/>
        </w:rPr>
        <w:t>3</w:t>
      </w:r>
      <w:r w:rsidRPr="002C6020">
        <w:rPr>
          <w:rFonts w:ascii="Arial" w:hAnsi="Arial"/>
        </w:rPr>
        <w:t xml:space="preserve"> time periods: T1</w:t>
      </w:r>
      <w:r w:rsidR="002F65DB">
        <w:rPr>
          <w:rFonts w:ascii="Arial" w:hAnsi="Arial"/>
        </w:rPr>
        <w:t xml:space="preserve">, T2 and T3. The </w:t>
      </w:r>
      <w:r>
        <w:rPr>
          <w:rFonts w:ascii="Arial" w:hAnsi="Arial"/>
        </w:rPr>
        <w:t>serving cell (</w:t>
      </w:r>
      <w:r w:rsidR="004C2C20">
        <w:rPr>
          <w:rFonts w:ascii="Arial" w:hAnsi="Arial"/>
        </w:rPr>
        <w:t xml:space="preserve">E-UTRA </w:t>
      </w:r>
      <w:r>
        <w:rPr>
          <w:rFonts w:ascii="Arial" w:hAnsi="Arial"/>
        </w:rPr>
        <w:t xml:space="preserve">Cell 1) </w:t>
      </w:r>
      <w:r w:rsidR="00590814" w:rsidRPr="00590814">
        <w:rPr>
          <w:rFonts w:ascii="Arial" w:hAnsi="Arial"/>
        </w:rPr>
        <w:t xml:space="preserve">RSRP </w:t>
      </w:r>
      <w:r>
        <w:rPr>
          <w:rFonts w:ascii="Arial" w:hAnsi="Arial"/>
        </w:rPr>
        <w:t>is constant during all T1-T</w:t>
      </w:r>
      <w:r w:rsidR="004C2C20">
        <w:rPr>
          <w:rFonts w:ascii="Arial" w:hAnsi="Arial"/>
        </w:rPr>
        <w:t>3</w:t>
      </w:r>
      <w:r>
        <w:rPr>
          <w:rFonts w:ascii="Arial" w:hAnsi="Arial"/>
        </w:rPr>
        <w:t xml:space="preserve"> and equals -</w:t>
      </w:r>
      <w:r w:rsidR="004C2C20">
        <w:rPr>
          <w:rFonts w:ascii="Arial" w:hAnsi="Arial"/>
        </w:rPr>
        <w:t>84</w:t>
      </w:r>
      <w:r>
        <w:rPr>
          <w:rFonts w:ascii="Arial" w:hAnsi="Arial"/>
        </w:rPr>
        <w:t xml:space="preserve"> dBm/15kHz for config 1. </w:t>
      </w:r>
      <w:r w:rsidR="002056A2">
        <w:rPr>
          <w:rFonts w:ascii="Arial" w:hAnsi="Arial"/>
        </w:rPr>
        <w:t>NR</w:t>
      </w:r>
      <w:r w:rsidR="0005483F">
        <w:rPr>
          <w:rFonts w:ascii="Arial" w:hAnsi="Arial"/>
        </w:rPr>
        <w:t xml:space="preserve"> </w:t>
      </w:r>
      <w:r>
        <w:rPr>
          <w:rFonts w:ascii="Arial" w:hAnsi="Arial"/>
        </w:rPr>
        <w:t>Cell 2 is</w:t>
      </w:r>
      <w:r w:rsidR="00EE54DD">
        <w:rPr>
          <w:rFonts w:ascii="Arial" w:hAnsi="Arial"/>
        </w:rPr>
        <w:t xml:space="preserve"> powered</w:t>
      </w:r>
      <w:r w:rsidR="002056A2">
        <w:rPr>
          <w:rFonts w:ascii="Arial" w:hAnsi="Arial"/>
        </w:rPr>
        <w:t xml:space="preserve"> off during T1 and is powered on at the beginning of T2</w:t>
      </w:r>
      <w:r w:rsidR="00EE54DD">
        <w:rPr>
          <w:rFonts w:ascii="Arial" w:hAnsi="Arial"/>
        </w:rPr>
        <w:t xml:space="preserve"> with the SS-RSRP of </w:t>
      </w:r>
      <w:r w:rsidR="00025EBE">
        <w:rPr>
          <w:rFonts w:ascii="Arial" w:hAnsi="Arial"/>
        </w:rPr>
        <w:t>-102 dBm/15kHz. Cell 2 power</w:t>
      </w:r>
      <w:r w:rsidR="002056A2">
        <w:rPr>
          <w:rFonts w:ascii="Arial" w:hAnsi="Arial"/>
        </w:rPr>
        <w:t xml:space="preserve"> remains on </w:t>
      </w:r>
      <w:r w:rsidR="00025EBE">
        <w:rPr>
          <w:rFonts w:ascii="Arial" w:hAnsi="Arial"/>
        </w:rPr>
        <w:t>the same</w:t>
      </w:r>
      <w:r w:rsidR="00EE54DD">
        <w:rPr>
          <w:rFonts w:ascii="Arial" w:hAnsi="Arial"/>
        </w:rPr>
        <w:t xml:space="preserve"> level until end of the test. Cell powers versus time are visualised on the graph below:</w:t>
      </w:r>
      <w:r w:rsidR="0005483F">
        <w:rPr>
          <w:rFonts w:ascii="Arial" w:hAnsi="Arial"/>
        </w:rPr>
        <w:t xml:space="preserve"> </w:t>
      </w:r>
    </w:p>
    <w:p w14:paraId="29449E7F" w14:textId="6CD824C3" w:rsidR="001F09F6" w:rsidRDefault="006128B3" w:rsidP="004734FE">
      <w:pPr>
        <w:rPr>
          <w:b/>
          <w:bCs/>
        </w:rPr>
      </w:pPr>
      <w:r>
        <w:object w:dxaOrig="12441" w:dyaOrig="6851" w14:anchorId="7461DA4F">
          <v:shape id="_x0000_i1039" type="#_x0000_t75" style="width:481.5pt;height:265pt" o:ole="">
            <v:imagedata r:id="rId20" o:title=""/>
          </v:shape>
          <o:OLEObject Type="Embed" ProgID="Visio.Drawing.15" ShapeID="_x0000_i1039" DrawAspect="Content" ObjectID="_1729085300" r:id="rId21"/>
        </w:object>
      </w:r>
    </w:p>
    <w:p w14:paraId="488125BC" w14:textId="77777777" w:rsidR="001F09F6" w:rsidRPr="001F09F6" w:rsidRDefault="001F09F6" w:rsidP="004734FE">
      <w:pPr>
        <w:rPr>
          <w:b/>
          <w:bCs/>
        </w:rPr>
      </w:pPr>
    </w:p>
    <w:p w14:paraId="1D916E99" w14:textId="2EF5B33E" w:rsidR="0005483F" w:rsidRDefault="00BC6020" w:rsidP="0005483F">
      <w:pPr>
        <w:jc w:val="both"/>
        <w:rPr>
          <w:rFonts w:ascii="Arial" w:hAnsi="Arial"/>
        </w:rPr>
      </w:pPr>
      <w:r>
        <w:rPr>
          <w:rFonts w:ascii="Arial" w:hAnsi="Arial"/>
        </w:rPr>
        <w:t>During T</w:t>
      </w:r>
      <w:r w:rsidR="00263D88">
        <w:rPr>
          <w:rFonts w:ascii="Arial" w:hAnsi="Arial"/>
        </w:rPr>
        <w:t>2, after Connection is released,</w:t>
      </w:r>
      <w:r w:rsidR="00486A69">
        <w:rPr>
          <w:rFonts w:ascii="Arial" w:hAnsi="Arial"/>
        </w:rPr>
        <w:t xml:space="preserve"> UE is requested to perform IDLE Mode </w:t>
      </w:r>
      <w:r w:rsidR="00263D88">
        <w:rPr>
          <w:rFonts w:ascii="Arial" w:hAnsi="Arial"/>
        </w:rPr>
        <w:t>DC</w:t>
      </w:r>
      <w:r w:rsidR="00486A69">
        <w:rPr>
          <w:rFonts w:ascii="Arial" w:hAnsi="Arial"/>
        </w:rPr>
        <w:t xml:space="preserve"> measurements on Cell 2. During T</w:t>
      </w:r>
      <w:r w:rsidR="00263D88">
        <w:rPr>
          <w:rFonts w:ascii="Arial" w:hAnsi="Arial"/>
        </w:rPr>
        <w:t xml:space="preserve">2 </w:t>
      </w:r>
      <w:r w:rsidR="00486A69">
        <w:rPr>
          <w:rFonts w:ascii="Arial" w:hAnsi="Arial"/>
        </w:rPr>
        <w:t>UE should not perform reselection to Cell 2.</w:t>
      </w:r>
      <w:r w:rsidR="00160199">
        <w:rPr>
          <w:rFonts w:ascii="Arial" w:hAnsi="Arial"/>
        </w:rPr>
        <w:t xml:space="preserve"> </w:t>
      </w:r>
      <w:r w:rsidR="0005483F">
        <w:rPr>
          <w:rFonts w:ascii="Arial" w:hAnsi="Arial"/>
        </w:rPr>
        <w:t>In T</w:t>
      </w:r>
      <w:r w:rsidR="00263D88">
        <w:rPr>
          <w:rFonts w:ascii="Arial" w:hAnsi="Arial"/>
        </w:rPr>
        <w:t>3</w:t>
      </w:r>
      <w:r w:rsidR="0005483F">
        <w:rPr>
          <w:rFonts w:ascii="Arial" w:hAnsi="Arial"/>
        </w:rPr>
        <w:t xml:space="preserve"> UE is requested to transmit early measurement report after transition from IDLE to CONNECTED. The measurement should be within defined measurement accuracy range. </w:t>
      </w:r>
    </w:p>
    <w:p w14:paraId="6F4C9A21" w14:textId="273522D9" w:rsidR="00486A69" w:rsidRDefault="00486A69" w:rsidP="00486A69">
      <w:pPr>
        <w:jc w:val="both"/>
        <w:rPr>
          <w:rFonts w:ascii="Arial" w:hAnsi="Arial"/>
        </w:rPr>
      </w:pPr>
      <w:r w:rsidRPr="00A511B6">
        <w:rPr>
          <w:rFonts w:ascii="Arial" w:hAnsi="Arial"/>
        </w:rPr>
        <w:t xml:space="preserve">There are </w:t>
      </w:r>
      <w:r w:rsidR="00263D88">
        <w:rPr>
          <w:rFonts w:ascii="Arial" w:hAnsi="Arial"/>
        </w:rPr>
        <w:t>six</w:t>
      </w:r>
      <w:r w:rsidRPr="00A511B6">
        <w:rPr>
          <w:rFonts w:ascii="Arial" w:hAnsi="Arial"/>
        </w:rPr>
        <w:t xml:space="preserve"> test configurations according to Table A.</w:t>
      </w:r>
      <w:r w:rsidR="00263D88">
        <w:rPr>
          <w:rFonts w:ascii="Arial" w:hAnsi="Arial"/>
        </w:rPr>
        <w:t>8.2.2.1</w:t>
      </w:r>
      <w:r w:rsidRPr="00A511B6">
        <w:rPr>
          <w:rFonts w:ascii="Arial" w:hAnsi="Arial"/>
        </w:rPr>
        <w:t>-1</w:t>
      </w:r>
      <w:r>
        <w:rPr>
          <w:rFonts w:ascii="Arial" w:hAnsi="Arial"/>
        </w:rPr>
        <w:t>. Test Configurations 1</w:t>
      </w:r>
      <w:r w:rsidR="007617C3">
        <w:rPr>
          <w:rFonts w:ascii="Arial" w:hAnsi="Arial"/>
        </w:rPr>
        <w:t xml:space="preserve">, </w:t>
      </w:r>
      <w:r>
        <w:rPr>
          <w:rFonts w:ascii="Arial" w:hAnsi="Arial"/>
        </w:rPr>
        <w:t>2</w:t>
      </w:r>
      <w:r w:rsidR="007617C3">
        <w:rPr>
          <w:rFonts w:ascii="Arial" w:hAnsi="Arial"/>
        </w:rPr>
        <w:t>, 4, and 5</w:t>
      </w:r>
      <w:r>
        <w:rPr>
          <w:rFonts w:ascii="Arial" w:hAnsi="Arial"/>
        </w:rPr>
        <w:t xml:space="preserve"> have identical power settings, so they will be analysed together. Test Configuration 3 and </w:t>
      </w:r>
      <w:r w:rsidR="009F04FD">
        <w:rPr>
          <w:rFonts w:ascii="Arial" w:hAnsi="Arial"/>
        </w:rPr>
        <w:t xml:space="preserve">6 </w:t>
      </w:r>
      <w:r>
        <w:rPr>
          <w:rFonts w:ascii="Arial" w:hAnsi="Arial"/>
        </w:rPr>
        <w:t>have different power settings and will be analysed in a separate tab in the accompanying excel sheet.</w:t>
      </w:r>
    </w:p>
    <w:p w14:paraId="68C1C6D1" w14:textId="3EF73A13" w:rsidR="00486A69" w:rsidRPr="00D20715" w:rsidRDefault="00486A69" w:rsidP="00486A69">
      <w:pPr>
        <w:overflowPunct/>
        <w:jc w:val="both"/>
        <w:textAlignment w:val="auto"/>
        <w:rPr>
          <w:rFonts w:ascii="Arial" w:eastAsia="SimSun" w:hAnsi="Arial"/>
        </w:rPr>
      </w:pPr>
      <w:r w:rsidRPr="00D20715">
        <w:rPr>
          <w:rFonts w:ascii="Arial" w:eastAsia="SimSun" w:hAnsi="Arial"/>
        </w:rPr>
        <w:t xml:space="preserve">The design of the test case relies on the UE being able to measure </w:t>
      </w:r>
      <w:r w:rsidR="009F04FD">
        <w:rPr>
          <w:rFonts w:ascii="Arial" w:eastAsia="SimSun" w:hAnsi="Arial"/>
        </w:rPr>
        <w:t>SS-</w:t>
      </w:r>
      <w:r w:rsidRPr="00D20715">
        <w:rPr>
          <w:rFonts w:ascii="Arial" w:eastAsia="SimSun" w:hAnsi="Arial"/>
        </w:rPr>
        <w:t>RSRP</w:t>
      </w:r>
      <w:r>
        <w:rPr>
          <w:rFonts w:ascii="Arial" w:eastAsia="SimSun" w:hAnsi="Arial"/>
        </w:rPr>
        <w:t xml:space="preserve"> in IDLE mode</w:t>
      </w:r>
      <w:r w:rsidRPr="00D20715">
        <w:rPr>
          <w:rFonts w:ascii="Arial" w:eastAsia="SimSun" w:hAnsi="Arial"/>
        </w:rPr>
        <w:t xml:space="preserve"> during T</w:t>
      </w:r>
      <w:r w:rsidR="009F04FD">
        <w:rPr>
          <w:rFonts w:ascii="Arial" w:eastAsia="SimSun" w:hAnsi="Arial"/>
        </w:rPr>
        <w:t>2</w:t>
      </w:r>
      <w:r>
        <w:rPr>
          <w:rFonts w:ascii="Arial" w:eastAsia="SimSun" w:hAnsi="Arial"/>
        </w:rPr>
        <w:t xml:space="preserve"> </w:t>
      </w:r>
      <w:r w:rsidR="009F04FD">
        <w:rPr>
          <w:rFonts w:ascii="Arial" w:eastAsia="SimSun" w:hAnsi="Arial"/>
        </w:rPr>
        <w:t xml:space="preserve">and </w:t>
      </w:r>
      <w:r w:rsidRPr="00D20715">
        <w:rPr>
          <w:rFonts w:ascii="Arial" w:eastAsia="SimSun" w:hAnsi="Arial"/>
        </w:rPr>
        <w:t xml:space="preserve">correctly </w:t>
      </w:r>
      <w:r>
        <w:rPr>
          <w:rFonts w:ascii="Arial" w:eastAsia="SimSun" w:hAnsi="Arial"/>
        </w:rPr>
        <w:t>report</w:t>
      </w:r>
      <w:r w:rsidRPr="00D20715">
        <w:rPr>
          <w:rFonts w:ascii="Arial" w:eastAsia="SimSun" w:hAnsi="Arial"/>
        </w:rPr>
        <w:t xml:space="preserve"> it</w:t>
      </w:r>
      <w:r>
        <w:rPr>
          <w:rFonts w:ascii="Arial" w:eastAsia="SimSun" w:hAnsi="Arial"/>
        </w:rPr>
        <w:t xml:space="preserve"> in T</w:t>
      </w:r>
      <w:r w:rsidR="009F04FD">
        <w:rPr>
          <w:rFonts w:ascii="Arial" w:eastAsia="SimSun" w:hAnsi="Arial"/>
        </w:rPr>
        <w:t>3</w:t>
      </w:r>
      <w:r>
        <w:rPr>
          <w:rFonts w:ascii="Arial" w:eastAsia="SimSun" w:hAnsi="Arial"/>
        </w:rPr>
        <w:t xml:space="preserve"> with the required accuracy</w:t>
      </w:r>
      <w:r w:rsidRPr="00D20715">
        <w:rPr>
          <w:rFonts w:ascii="Arial" w:eastAsia="SimSun" w:hAnsi="Arial"/>
        </w:rPr>
        <w:t>.</w:t>
      </w:r>
    </w:p>
    <w:p w14:paraId="6CF5303E" w14:textId="51FF42B5" w:rsidR="00486A69" w:rsidRDefault="00486A69" w:rsidP="00486A69">
      <w:pPr>
        <w:rPr>
          <w:rFonts w:ascii="Arial" w:eastAsia="SimSun" w:hAnsi="Arial"/>
        </w:rPr>
      </w:pPr>
      <w:r w:rsidRPr="00D20715">
        <w:rPr>
          <w:rFonts w:ascii="Arial" w:eastAsia="SimSun" w:hAnsi="Arial"/>
        </w:rPr>
        <w:t>A detailed analysis of the test case is given in section 5 of this document.</w:t>
      </w:r>
    </w:p>
    <w:p w14:paraId="6649BDFE" w14:textId="77777777" w:rsidR="005C13D0" w:rsidRPr="00D20715" w:rsidRDefault="005C13D0" w:rsidP="005C13D0">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360AA685" w14:textId="77777777" w:rsidR="005C13D0" w:rsidRPr="00D20715" w:rsidRDefault="005C13D0" w:rsidP="005C13D0">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51A30FB6" w14:textId="77777777" w:rsidR="005C13D0" w:rsidRPr="00216FDD" w:rsidRDefault="005C13D0" w:rsidP="005C13D0">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779E9952" w14:textId="77777777" w:rsidR="005C13D0" w:rsidRPr="00216FDD" w:rsidRDefault="005C13D0" w:rsidP="005C13D0">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1A6CE7B0" w14:textId="77777777" w:rsidR="005C13D0" w:rsidRPr="00216FDD" w:rsidRDefault="005C13D0" w:rsidP="005C13D0">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5F00F904" w14:textId="77777777" w:rsidR="005C13D0" w:rsidRPr="00216FDD" w:rsidRDefault="005C13D0" w:rsidP="005C13D0">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435E037E" w14:textId="77777777" w:rsidR="005C13D0" w:rsidRPr="00216FDD" w:rsidRDefault="005C13D0" w:rsidP="005C13D0">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08B8C7FA" w14:textId="77777777" w:rsidR="005C13D0" w:rsidRPr="00216FDD" w:rsidRDefault="005C13D0" w:rsidP="005C13D0">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33DC7513" w14:textId="77777777" w:rsidR="005C13D0" w:rsidRPr="00216FDD" w:rsidRDefault="005C13D0" w:rsidP="005C13D0">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2B8416AC" w14:textId="77777777" w:rsidR="005C13D0" w:rsidRPr="00216FDD" w:rsidRDefault="005C13D0" w:rsidP="005C13D0">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68E24D1B" w14:textId="77777777" w:rsidR="00FB4F65" w:rsidRPr="00F77055" w:rsidRDefault="00FB4F65" w:rsidP="00FB4F65">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4CB4E983" w14:textId="77777777" w:rsidR="00FB4F65" w:rsidRPr="006B42F1" w:rsidRDefault="00FB4F65" w:rsidP="00FB4F65">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36F339C" w14:textId="77777777" w:rsidR="00FB4F65" w:rsidRDefault="00FB4F65" w:rsidP="00FB4F65">
      <w:pPr>
        <w:rPr>
          <w:rFonts w:ascii="Arial" w:hAnsi="Arial"/>
        </w:rPr>
      </w:pPr>
      <w:r>
        <w:rPr>
          <w:rFonts w:ascii="Arial" w:hAnsi="Arial"/>
        </w:rPr>
        <w:t xml:space="preserve">The key parameters are copied from tables A.8.2.2.1-3 and A.8.2.2.1-4 in TS 38.133. The key parameters are selected as the minimum set to define the cell power levels, and which are subject to a test system uncertainty which may affect the verdict of the test. </w:t>
      </w:r>
    </w:p>
    <w:p w14:paraId="6C1BCC86" w14:textId="77777777" w:rsidR="00FB4F65" w:rsidRPr="00AE063E" w:rsidRDefault="00FB4F65" w:rsidP="00FB4F65">
      <w:pPr>
        <w:rPr>
          <w:rFonts w:ascii="Arial" w:hAnsi="Arial"/>
        </w:rPr>
      </w:pPr>
      <w:r w:rsidRPr="00AE063E">
        <w:rPr>
          <w:rFonts w:ascii="Arial" w:hAnsi="Arial"/>
        </w:rPr>
        <w:lastRenderedPageBreak/>
        <w:t>For this test, the key parameters are:</w:t>
      </w:r>
    </w:p>
    <w:p w14:paraId="01821D41" w14:textId="77777777" w:rsidR="00FB4F65" w:rsidRPr="00AE063E" w:rsidRDefault="00FB4F65" w:rsidP="00FB4F65">
      <w:pPr>
        <w:rPr>
          <w:rFonts w:ascii="Arial" w:hAnsi="Arial"/>
        </w:rPr>
      </w:pPr>
      <w:r w:rsidRPr="00AE063E">
        <w:rPr>
          <w:rFonts w:ascii="Arial" w:hAnsi="Arial"/>
        </w:rPr>
        <w:t>•</w:t>
      </w:r>
      <w:r w:rsidRPr="00AE063E">
        <w:rPr>
          <w:rFonts w:ascii="Arial" w:hAnsi="Arial"/>
        </w:rPr>
        <w:tab/>
        <w:t>Noc</w:t>
      </w:r>
    </w:p>
    <w:p w14:paraId="77A901BB" w14:textId="77777777" w:rsidR="00FB4F65" w:rsidRPr="00AE063E" w:rsidRDefault="00FB4F65" w:rsidP="00FB4F65">
      <w:pPr>
        <w:rPr>
          <w:rFonts w:ascii="Arial" w:hAnsi="Arial"/>
        </w:rPr>
      </w:pPr>
      <w:r w:rsidRPr="00AE063E">
        <w:rPr>
          <w:rFonts w:ascii="Arial" w:hAnsi="Arial"/>
        </w:rPr>
        <w:t>•</w:t>
      </w:r>
      <w:r w:rsidRPr="00AE063E">
        <w:rPr>
          <w:rFonts w:ascii="Arial" w:hAnsi="Arial"/>
        </w:rPr>
        <w:tab/>
        <w:t>Cell 1 Es / Noc</w:t>
      </w:r>
    </w:p>
    <w:p w14:paraId="29B448D7" w14:textId="77777777" w:rsidR="00FB4F65" w:rsidRDefault="00FB4F65" w:rsidP="00FB4F65">
      <w:pPr>
        <w:rPr>
          <w:rFonts w:ascii="Arial" w:hAnsi="Arial"/>
        </w:rPr>
      </w:pPr>
      <w:r w:rsidRPr="00AE063E">
        <w:rPr>
          <w:rFonts w:ascii="Arial" w:hAnsi="Arial"/>
        </w:rPr>
        <w:t>•</w:t>
      </w:r>
      <w:r w:rsidRPr="00AE063E">
        <w:rPr>
          <w:rFonts w:ascii="Arial" w:hAnsi="Arial"/>
        </w:rPr>
        <w:tab/>
        <w:t>Cell 2 Es / Noc</w:t>
      </w:r>
    </w:p>
    <w:p w14:paraId="045B2053" w14:textId="77777777" w:rsidR="00FB4F65" w:rsidRPr="00E57328" w:rsidRDefault="00FB4F65" w:rsidP="00FB4F65">
      <w:pPr>
        <w:rPr>
          <w:b/>
          <w:highlight w:val="lightGray"/>
          <w:vertAlign w:val="subscript"/>
          <w:lang w:eastAsia="ja-JP"/>
        </w:rPr>
      </w:pPr>
      <w:r>
        <w:rPr>
          <w:rFonts w:ascii="Arial" w:hAnsi="Arial"/>
        </w:rPr>
        <w:t>Some signalled parameters (</w:t>
      </w:r>
      <w:r w:rsidRPr="00E35999">
        <w:rPr>
          <w:rFonts w:ascii="Arial" w:hAnsi="Arial"/>
        </w:rPr>
        <w:t>Qrxlevmin</w:t>
      </w:r>
      <w:r>
        <w:rPr>
          <w:rFonts w:ascii="Arial" w:hAnsi="Arial"/>
        </w:rPr>
        <w:t xml:space="preserve">, </w:t>
      </w:r>
      <w:r w:rsidRPr="00E35999">
        <w:rPr>
          <w:rFonts w:ascii="Arial" w:hAnsi="Arial"/>
        </w:rPr>
        <w:t>Snonintrasearch</w:t>
      </w:r>
      <w:r>
        <w:rPr>
          <w:rFonts w:ascii="Arial" w:hAnsi="Arial"/>
        </w:rPr>
        <w:t>, Thresholds)</w:t>
      </w:r>
      <w:r w:rsidRPr="003E1529">
        <w:rPr>
          <w:rFonts w:ascii="Arial" w:hAnsi="Arial"/>
        </w:rPr>
        <w:t xml:space="preserve"> </w:t>
      </w:r>
      <w:r w:rsidRPr="003E1529">
        <w:rPr>
          <w:rFonts w:ascii="Arial" w:hAnsi="Arial" w:cs="Arial"/>
        </w:rPr>
        <w:t>are also copied, a</w:t>
      </w:r>
      <w:r w:rsidRPr="003E1529">
        <w:rPr>
          <w:rFonts w:ascii="Arial" w:hAnsi="Arial"/>
        </w:rPr>
        <w:t>lthough these are not subject to uncertainty</w:t>
      </w:r>
      <w:r>
        <w:rPr>
          <w:rFonts w:ascii="Arial" w:hAnsi="Arial"/>
        </w:rPr>
        <w:t>.</w:t>
      </w:r>
    </w:p>
    <w:p w14:paraId="36F3B6D1" w14:textId="77777777" w:rsidR="00FB4F65" w:rsidRDefault="00FB4F65" w:rsidP="00FB4F65">
      <w:pPr>
        <w:overflowPunct/>
        <w:jc w:val="both"/>
        <w:textAlignment w:val="auto"/>
        <w:rPr>
          <w:rFonts w:ascii="Arial" w:hAnsi="Arial"/>
        </w:rPr>
      </w:pPr>
      <w:r>
        <w:rPr>
          <w:rFonts w:ascii="Arial" w:hAnsi="Arial"/>
        </w:rPr>
        <w:t xml:space="preserve">The key parameters appear in section a) of the accompanying spreadsheet. The layout for Cell 1 and Cell 2 is similar to tables A.8.2.2.1-3 and A.8.2.2.1-4 in TS 38.133, but the AWGN is given a separate set of columns. This allows the spreadsheet calculations to be done in a consistent way. </w:t>
      </w:r>
    </w:p>
    <w:p w14:paraId="052338D9" w14:textId="77777777" w:rsidR="00FB4F65" w:rsidRPr="006B42F1" w:rsidRDefault="00FB4F65" w:rsidP="00FB4F65">
      <w:pPr>
        <w:overflowPunct/>
        <w:spacing w:before="120" w:after="120"/>
        <w:jc w:val="both"/>
        <w:textAlignment w:val="auto"/>
        <w:rPr>
          <w:rFonts w:ascii="Arial" w:hAnsi="Arial"/>
          <w:u w:val="single"/>
        </w:rPr>
      </w:pPr>
      <w:r>
        <w:rPr>
          <w:rFonts w:ascii="Arial" w:hAnsi="Arial"/>
          <w:u w:val="single"/>
        </w:rPr>
        <w:t>b) Derived parameters</w:t>
      </w:r>
    </w:p>
    <w:p w14:paraId="3348A178" w14:textId="77777777" w:rsidR="00FB4F65" w:rsidRDefault="00FB4F65" w:rsidP="00FB4F65">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04673AC2" w14:textId="77777777" w:rsidR="00FB4F65" w:rsidRDefault="00FB4F65" w:rsidP="00FB4F65">
      <w:pPr>
        <w:jc w:val="both"/>
        <w:rPr>
          <w:rFonts w:ascii="Arial" w:eastAsia="SimSun" w:hAnsi="Arial"/>
          <w:b/>
          <w:bCs/>
          <w:sz w:val="40"/>
          <w:szCs w:val="40"/>
          <w:highlight w:val="yellow"/>
        </w:rPr>
      </w:pPr>
      <w:r>
        <w:rPr>
          <w:rFonts w:ascii="Arial" w:hAnsi="Arial"/>
        </w:rPr>
        <w:t xml:space="preserve">Because one of the side conditions is that UE should not perform inter-RAT reselection during T2, reselection criterion for Inter-RAT needs to be checked. </w:t>
      </w:r>
    </w:p>
    <w:p w14:paraId="0745E6DE" w14:textId="166EBE48" w:rsidR="00FB4F65" w:rsidRDefault="00FB4F65" w:rsidP="00FB4F65">
      <w:pPr>
        <w:rPr>
          <w:rFonts w:ascii="Arial" w:hAnsi="Arial"/>
        </w:rPr>
      </w:pPr>
      <w:r w:rsidRPr="00D20715">
        <w:rPr>
          <w:rFonts w:ascii="Arial" w:hAnsi="Arial"/>
        </w:rPr>
        <w:t>The selection criterion according to the equation from TS 3</w:t>
      </w:r>
      <w:r w:rsidR="009D5913">
        <w:rPr>
          <w:rFonts w:ascii="Arial" w:hAnsi="Arial"/>
        </w:rPr>
        <w:t>6</w:t>
      </w:r>
      <w:r w:rsidRPr="00D20715">
        <w:rPr>
          <w:rFonts w:ascii="Arial" w:hAnsi="Arial"/>
        </w:rPr>
        <w:t xml:space="preserve">.304 </w:t>
      </w:r>
      <w:r>
        <w:rPr>
          <w:rFonts w:ascii="Arial" w:hAnsi="Arial"/>
        </w:rPr>
        <w:t>in this case can is expressed as:</w:t>
      </w:r>
    </w:p>
    <w:p w14:paraId="1FB68394" w14:textId="79770185" w:rsidR="00FB4F65" w:rsidRDefault="00FB4F65" w:rsidP="00FB4F65">
      <w:pPr>
        <w:pStyle w:val="EQ"/>
      </w:pPr>
      <w:r w:rsidRPr="00E57328">
        <w:rPr>
          <w:highlight w:val="lightGray"/>
        </w:rPr>
        <w:t>Srxlev = Q</w:t>
      </w:r>
      <w:r w:rsidRPr="00E57328">
        <w:rPr>
          <w:highlight w:val="lightGray"/>
          <w:vertAlign w:val="subscript"/>
        </w:rPr>
        <w:t>rxlevmeas</w:t>
      </w:r>
      <w:r w:rsidRPr="00E57328">
        <w:rPr>
          <w:highlight w:val="lightGray"/>
        </w:rPr>
        <w:t xml:space="preserve"> – Q</w:t>
      </w:r>
      <w:r w:rsidRPr="00E57328">
        <w:rPr>
          <w:highlight w:val="lightGray"/>
          <w:vertAlign w:val="subscript"/>
        </w:rPr>
        <w:t>rxlevmin</w:t>
      </w:r>
      <w:r w:rsidRPr="0069248E">
        <w:t xml:space="preserve"> </w:t>
      </w:r>
    </w:p>
    <w:p w14:paraId="658248D2" w14:textId="7816F9DE" w:rsidR="001C27A4" w:rsidRPr="001C27A4" w:rsidRDefault="001C27A4" w:rsidP="001C27A4">
      <w:r>
        <w:t>…</w:t>
      </w:r>
    </w:p>
    <w:p w14:paraId="46B18CBC" w14:textId="77777777" w:rsidR="001C27A4" w:rsidRPr="00E57328" w:rsidRDefault="001C27A4" w:rsidP="001C27A4">
      <w:pPr>
        <w:rPr>
          <w:highlight w:val="lightGray"/>
        </w:rPr>
      </w:pPr>
      <w:r w:rsidRPr="00E57328">
        <w:rPr>
          <w:highlight w:val="lightGray"/>
        </w:rPr>
        <w:t xml:space="preserve">If </w:t>
      </w:r>
      <w:r w:rsidRPr="00E57328">
        <w:rPr>
          <w:rFonts w:ascii="Times New Roman Italic" w:hAnsi="Times New Roman Italic"/>
          <w:bCs/>
          <w:i/>
          <w:noProof/>
          <w:highlight w:val="lightGray"/>
        </w:rPr>
        <w:t>threshServingLowQ</w:t>
      </w:r>
      <w:r w:rsidRPr="00E57328" w:rsidDel="00FB78CF">
        <w:rPr>
          <w:i/>
          <w:iCs/>
          <w:highlight w:val="lightGray"/>
        </w:rPr>
        <w:t xml:space="preserve"> </w:t>
      </w:r>
      <w:r w:rsidRPr="00E57328">
        <w:rPr>
          <w:highlight w:val="lightGray"/>
        </w:rPr>
        <w:t xml:space="preserve">is provided in </w:t>
      </w:r>
      <w:r w:rsidRPr="00E57328">
        <w:rPr>
          <w:i/>
          <w:noProof/>
          <w:highlight w:val="lightGray"/>
        </w:rPr>
        <w:t xml:space="preserve">SystemInformationBlockType3 </w:t>
      </w:r>
      <w:r w:rsidRPr="00E57328">
        <w:rPr>
          <w:highlight w:val="lightGray"/>
        </w:rPr>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2470D2B4" w14:textId="77777777" w:rsidR="001C27A4" w:rsidRPr="00E57328" w:rsidRDefault="001C27A4" w:rsidP="001C27A4">
      <w:pPr>
        <w:pStyle w:val="B10"/>
        <w:rPr>
          <w:highlight w:val="lightGray"/>
        </w:rPr>
      </w:pPr>
      <w:r w:rsidRPr="00E57328">
        <w:rPr>
          <w:noProof/>
          <w:highlight w:val="lightGray"/>
        </w:rPr>
        <w:t>-</w:t>
      </w:r>
      <w:r w:rsidRPr="00E57328">
        <w:rPr>
          <w:noProof/>
          <w:highlight w:val="lightGray"/>
        </w:rPr>
        <w:tab/>
        <w:t xml:space="preserve">A </w:t>
      </w:r>
      <w:r w:rsidRPr="00E57328">
        <w:rPr>
          <w:highlight w:val="lightGray"/>
        </w:rPr>
        <w:t>cell of a higher priority EUTRAN, NR or UTRAN FDD RAT/ frequency fulfils Squal &gt; Thresh</w:t>
      </w:r>
      <w:r w:rsidRPr="00E57328">
        <w:rPr>
          <w:highlight w:val="lightGray"/>
          <w:vertAlign w:val="subscript"/>
        </w:rPr>
        <w:t>X, HighQ</w:t>
      </w:r>
      <w:r w:rsidRPr="00E57328">
        <w:rPr>
          <w:highlight w:val="lightGray"/>
        </w:rPr>
        <w:t xml:space="preserve"> during a time interval Treselection</w:t>
      </w:r>
      <w:r w:rsidRPr="00E57328">
        <w:rPr>
          <w:highlight w:val="lightGray"/>
          <w:vertAlign w:val="subscript"/>
        </w:rPr>
        <w:t>RAT</w:t>
      </w:r>
      <w:r w:rsidRPr="00E57328">
        <w:rPr>
          <w:highlight w:val="lightGray"/>
        </w:rPr>
        <w:t>; or</w:t>
      </w:r>
    </w:p>
    <w:p w14:paraId="17500508" w14:textId="77777777" w:rsidR="001C27A4" w:rsidRPr="00E57328" w:rsidRDefault="001C27A4" w:rsidP="001C27A4">
      <w:pPr>
        <w:pStyle w:val="B10"/>
        <w:rPr>
          <w:highlight w:val="lightGray"/>
        </w:rPr>
      </w:pPr>
      <w:r w:rsidRPr="00E57328">
        <w:rPr>
          <w:noProof/>
          <w:highlight w:val="lightGray"/>
        </w:rPr>
        <w:t>-</w:t>
      </w:r>
      <w:r w:rsidRPr="00E57328">
        <w:rPr>
          <w:noProof/>
          <w:highlight w:val="lightGray"/>
        </w:rPr>
        <w:tab/>
      </w:r>
      <w:r w:rsidRPr="00F5050C">
        <w:rPr>
          <w:noProof/>
          <w:highlight w:val="yellow"/>
        </w:rPr>
        <w:t xml:space="preserve">A </w:t>
      </w:r>
      <w:r w:rsidRPr="00F5050C">
        <w:rPr>
          <w:highlight w:val="yellow"/>
        </w:rPr>
        <w:t>cell of a higher priority UTRAN TDD, GERAN or CDMA2000 RAT/ frequency fulfils Srxlev &gt; Thresh</w:t>
      </w:r>
      <w:r w:rsidRPr="00F5050C">
        <w:rPr>
          <w:highlight w:val="yellow"/>
          <w:vertAlign w:val="subscript"/>
        </w:rPr>
        <w:t>X, HighP</w:t>
      </w:r>
      <w:r w:rsidRPr="00F5050C">
        <w:rPr>
          <w:highlight w:val="yellow"/>
        </w:rPr>
        <w:t xml:space="preserve"> during a time interval Treselection</w:t>
      </w:r>
      <w:r w:rsidRPr="00F5050C">
        <w:rPr>
          <w:highlight w:val="yellow"/>
          <w:vertAlign w:val="subscript"/>
        </w:rPr>
        <w:t>RAT</w:t>
      </w:r>
      <w:r w:rsidRPr="00F5050C">
        <w:rPr>
          <w:highlight w:val="yellow"/>
        </w:rPr>
        <w:t>.</w:t>
      </w:r>
    </w:p>
    <w:p w14:paraId="73DDBBE0" w14:textId="77777777" w:rsidR="001C27A4" w:rsidRPr="00E57328" w:rsidRDefault="001C27A4" w:rsidP="001C27A4">
      <w:pPr>
        <w:rPr>
          <w:highlight w:val="lightGray"/>
        </w:rPr>
      </w:pPr>
      <w:r w:rsidRPr="00E57328">
        <w:rPr>
          <w:highlight w:val="lightGray"/>
        </w:rPr>
        <w:t>Otherwise, cell reselection to a cell on a higher priority E-UTRAN frequency or inter-RAT frequency than the serving frequency shall be performed if:</w:t>
      </w:r>
    </w:p>
    <w:p w14:paraId="1C7D7484" w14:textId="77777777" w:rsidR="001C27A4" w:rsidRPr="00E57328" w:rsidRDefault="001C27A4" w:rsidP="001C27A4">
      <w:pPr>
        <w:pStyle w:val="B10"/>
        <w:rPr>
          <w:highlight w:val="lightGray"/>
        </w:rPr>
      </w:pPr>
      <w:r w:rsidRPr="00E57328">
        <w:rPr>
          <w:noProof/>
          <w:highlight w:val="lightGray"/>
        </w:rPr>
        <w:t>-</w:t>
      </w:r>
      <w:r w:rsidRPr="00E57328">
        <w:rPr>
          <w:noProof/>
          <w:highlight w:val="lightGray"/>
        </w:rPr>
        <w:tab/>
        <w:t xml:space="preserve">A </w:t>
      </w:r>
      <w:r w:rsidRPr="00E57328">
        <w:rPr>
          <w:highlight w:val="lightGray"/>
        </w:rPr>
        <w:t>cell of a higher priority RAT/ frequency fulfils Srxlev &gt; Thresh</w:t>
      </w:r>
      <w:r w:rsidRPr="00E57328">
        <w:rPr>
          <w:highlight w:val="lightGray"/>
          <w:vertAlign w:val="subscript"/>
        </w:rPr>
        <w:t>X, HighP</w:t>
      </w:r>
      <w:r w:rsidRPr="00E57328">
        <w:rPr>
          <w:highlight w:val="lightGray"/>
        </w:rPr>
        <w:t xml:space="preserve"> during a time interval Treselection</w:t>
      </w:r>
      <w:r w:rsidRPr="00E57328">
        <w:rPr>
          <w:highlight w:val="lightGray"/>
          <w:vertAlign w:val="subscript"/>
        </w:rPr>
        <w:t>RAT</w:t>
      </w:r>
      <w:r w:rsidRPr="00E57328">
        <w:rPr>
          <w:highlight w:val="lightGray"/>
        </w:rPr>
        <w:t>; and</w:t>
      </w:r>
    </w:p>
    <w:p w14:paraId="13EBB469" w14:textId="77777777" w:rsidR="001C27A4" w:rsidRPr="00271847" w:rsidRDefault="001C27A4" w:rsidP="001C27A4">
      <w:pPr>
        <w:pStyle w:val="B10"/>
      </w:pPr>
      <w:r w:rsidRPr="00E57328">
        <w:rPr>
          <w:highlight w:val="lightGray"/>
        </w:rPr>
        <w:t>-</w:t>
      </w:r>
      <w:r w:rsidRPr="00E57328">
        <w:rPr>
          <w:highlight w:val="lightGray"/>
        </w:rPr>
        <w:tab/>
        <w:t>More than 1 second has elapsed since the UE camped on the current serving cell.</w:t>
      </w:r>
    </w:p>
    <w:p w14:paraId="20DF87E8" w14:textId="3712804E" w:rsidR="00DA4A5D" w:rsidRPr="00032375" w:rsidRDefault="00DA4A5D" w:rsidP="00DA4A5D">
      <w:pPr>
        <w:rPr>
          <w:rFonts w:ascii="Arial" w:hAnsi="Arial"/>
        </w:rPr>
      </w:pPr>
      <w:r>
        <w:rPr>
          <w:rFonts w:ascii="Arial" w:hAnsi="Arial"/>
        </w:rPr>
        <w:t xml:space="preserve">So in in this case the Srxlev of a cell 2 cannot exceed the </w:t>
      </w:r>
      <w:r w:rsidRPr="008932D0">
        <w:rPr>
          <w:rFonts w:ascii="Arial" w:hAnsi="Arial"/>
        </w:rPr>
        <w:t>ThreshX, HighP</w:t>
      </w:r>
      <w:r>
        <w:rPr>
          <w:rFonts w:ascii="Arial" w:hAnsi="Arial"/>
        </w:rPr>
        <w:t xml:space="preserve"> in order not to perform cell reselection. </w:t>
      </w:r>
    </w:p>
    <w:p w14:paraId="623800F2" w14:textId="77777777" w:rsidR="008E797B" w:rsidRPr="006B42F1" w:rsidRDefault="008E797B" w:rsidP="008E797B">
      <w:pPr>
        <w:spacing w:before="120" w:after="120"/>
        <w:jc w:val="both"/>
        <w:rPr>
          <w:rFonts w:ascii="Arial" w:hAnsi="Arial"/>
          <w:u w:val="single"/>
        </w:rPr>
      </w:pPr>
      <w:r>
        <w:rPr>
          <w:rFonts w:ascii="Arial" w:hAnsi="Arial"/>
          <w:u w:val="single"/>
        </w:rPr>
        <w:t>c) Uncertainties</w:t>
      </w:r>
    </w:p>
    <w:p w14:paraId="198935A8" w14:textId="1790DD4D" w:rsidR="008E797B" w:rsidRDefault="008E797B" w:rsidP="008E797B">
      <w:pPr>
        <w:spacing w:after="120"/>
        <w:jc w:val="both"/>
        <w:rPr>
          <w:rFonts w:ascii="Arial" w:hAnsi="Arial"/>
        </w:rPr>
      </w:pPr>
      <w:r>
        <w:rPr>
          <w:rFonts w:ascii="Arial" w:hAnsi="Arial"/>
        </w:rPr>
        <w:t>The Test system provides 2 cells</w:t>
      </w:r>
      <w:r w:rsidR="002A2611">
        <w:rPr>
          <w:rFonts w:ascii="Arial" w:hAnsi="Arial"/>
        </w:rPr>
        <w:t>. E-UTRA Cell 1</w:t>
      </w:r>
      <w:r>
        <w:rPr>
          <w:rFonts w:ascii="Arial" w:hAnsi="Arial"/>
        </w:rPr>
        <w:t xml:space="preserve"> on </w:t>
      </w:r>
      <w:r w:rsidR="002A2611">
        <w:rPr>
          <w:rFonts w:ascii="Arial" w:hAnsi="Arial"/>
        </w:rPr>
        <w:t>E-UTRA</w:t>
      </w:r>
      <w:r>
        <w:rPr>
          <w:rFonts w:ascii="Arial" w:hAnsi="Arial"/>
        </w:rPr>
        <w:t xml:space="preserve"> frequency</w:t>
      </w:r>
      <w:r w:rsidR="002A2611">
        <w:rPr>
          <w:rFonts w:ascii="Arial" w:hAnsi="Arial"/>
        </w:rPr>
        <w:t xml:space="preserve"> 1 and NR Cell 2 on NR frequency 2</w:t>
      </w:r>
      <w:r>
        <w:rPr>
          <w:rFonts w:ascii="Arial" w:hAnsi="Arial"/>
        </w:rPr>
        <w:t>, with AWGN. We propose to control the following parameters:</w:t>
      </w:r>
    </w:p>
    <w:p w14:paraId="3FDC3D88" w14:textId="77777777" w:rsidR="008E797B" w:rsidRPr="00311FF0" w:rsidRDefault="008E797B" w:rsidP="008E797B">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7F315987" w14:textId="77777777" w:rsidR="008E797B" w:rsidRPr="0073009A" w:rsidRDefault="008E797B" w:rsidP="008E797B">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344890E" w14:textId="77777777" w:rsidR="008E797B" w:rsidRPr="0073009A" w:rsidRDefault="008E797B" w:rsidP="008E797B">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74A9F0D" w14:textId="77777777" w:rsidR="008E797B" w:rsidRPr="0073009A" w:rsidRDefault="008E797B" w:rsidP="008E797B">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4C47BB5" w14:textId="77777777" w:rsidR="008E797B" w:rsidRPr="0073009A" w:rsidRDefault="008E797B" w:rsidP="008E797B">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0CA9B42" w14:textId="77777777" w:rsidR="008E797B" w:rsidRPr="00090BF1" w:rsidRDefault="008E797B" w:rsidP="008E797B">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B2F7EA" w14:textId="77777777" w:rsidR="008E797B" w:rsidRPr="00AE063E" w:rsidRDefault="008E797B" w:rsidP="008E797B">
      <w:pPr>
        <w:overflowPunct/>
        <w:jc w:val="both"/>
        <w:textAlignment w:val="auto"/>
        <w:rPr>
          <w:rFonts w:ascii="Arial" w:eastAsia="SimSun" w:hAnsi="Arial"/>
        </w:rPr>
      </w:pPr>
      <w:r w:rsidRPr="00AE063E">
        <w:rPr>
          <w:rFonts w:ascii="Arial" w:eastAsia="SimSun" w:hAnsi="Arial"/>
        </w:rPr>
        <w:t>The uncertainties appear in section c) of the accompanying spreadsheet.</w:t>
      </w:r>
    </w:p>
    <w:p w14:paraId="724EBE9A" w14:textId="77777777" w:rsidR="00DC4CEE" w:rsidRPr="00AE063E" w:rsidRDefault="00DC4CEE" w:rsidP="00DC4CEE">
      <w:pPr>
        <w:overflowPunct/>
        <w:jc w:val="both"/>
        <w:textAlignment w:val="auto"/>
        <w:rPr>
          <w:rFonts w:ascii="Arial" w:eastAsia="SimSun" w:hAnsi="Arial"/>
        </w:rPr>
      </w:pPr>
      <w:r w:rsidRPr="00AE063E">
        <w:rPr>
          <w:rFonts w:ascii="Arial" w:eastAsia="SimSun" w:hAnsi="Arial"/>
        </w:rPr>
        <w:lastRenderedPageBreak/>
        <w:t xml:space="preserve">We note also that the outcome of this test is a range of allowed SS-RSRP values reported by the UE. The UE reporting accuracy is therefore considered when determining the test limits, although it is not an uncertainty of the test system itself.       </w:t>
      </w:r>
    </w:p>
    <w:p w14:paraId="51F30C96" w14:textId="77777777" w:rsidR="00DC4CEE" w:rsidRPr="00AE063E" w:rsidRDefault="00DC4CEE" w:rsidP="00DC4CEE">
      <w:pPr>
        <w:overflowPunct/>
        <w:jc w:val="both"/>
        <w:textAlignment w:val="auto"/>
        <w:rPr>
          <w:rFonts w:ascii="Arial" w:eastAsia="SimSun" w:hAnsi="Arial"/>
        </w:rPr>
      </w:pPr>
      <w:r w:rsidRPr="00AE063E">
        <w:rPr>
          <w:rFonts w:ascii="Arial" w:eastAsia="SimSun" w:hAnsi="Arial"/>
        </w:rPr>
        <w:t>This choice forms a minimum set (separately for PRBs #RBJ-RBJ+19, and for “averaged over BWConfig“), so the superposition principle can be applied if necessary.</w:t>
      </w:r>
    </w:p>
    <w:p w14:paraId="7436AD08" w14:textId="77777777" w:rsidR="00DC4CEE" w:rsidRPr="00AE063E" w:rsidRDefault="00DC4CEE" w:rsidP="00DC4CEE">
      <w:pPr>
        <w:overflowPunct/>
        <w:jc w:val="both"/>
        <w:textAlignment w:val="auto"/>
        <w:rPr>
          <w:rFonts w:ascii="Arial" w:eastAsia="SimSun" w:hAnsi="Arial"/>
        </w:rPr>
      </w:pPr>
      <w:r w:rsidRPr="00AE063E">
        <w:rPr>
          <w:rFonts w:ascii="Arial" w:eastAsia="SimSun" w:hAnsi="Arial"/>
        </w:rPr>
        <w:t>The absolute level of Noc directly affects the UE’s SS-RSRP measurement and is specified for frequency bands up to 6GHz.</w:t>
      </w:r>
    </w:p>
    <w:p w14:paraId="7099043D" w14:textId="77777777" w:rsidR="00DC4CEE" w:rsidRDefault="00DC4CEE" w:rsidP="00DC4CEE">
      <w:pPr>
        <w:overflowPunct/>
        <w:jc w:val="both"/>
        <w:textAlignment w:val="auto"/>
        <w:rPr>
          <w:rFonts w:ascii="Arial" w:eastAsia="SimSun" w:hAnsi="Arial"/>
        </w:rPr>
      </w:pPr>
      <w:r w:rsidRPr="00AE063E">
        <w:rPr>
          <w:rFonts w:ascii="Arial" w:eastAsia="SimSun" w:hAnsi="Arial"/>
        </w:rPr>
        <w:t xml:space="preserve">The UE measures </w:t>
      </w:r>
      <w:r>
        <w:rPr>
          <w:rFonts w:ascii="Arial" w:eastAsia="SimSun" w:hAnsi="Arial"/>
        </w:rPr>
        <w:t xml:space="preserve">and reports </w:t>
      </w:r>
      <w:r w:rsidRPr="00AE063E">
        <w:rPr>
          <w:rFonts w:ascii="Arial" w:eastAsia="SimSun" w:hAnsi="Arial"/>
        </w:rPr>
        <w:t>the SS-RSRP</w:t>
      </w:r>
      <w:r>
        <w:rPr>
          <w:rFonts w:ascii="Arial" w:eastAsia="SimSun" w:hAnsi="Arial"/>
        </w:rPr>
        <w:t xml:space="preserve"> and SS-RSRQ of NR cell 2.</w:t>
      </w:r>
    </w:p>
    <w:p w14:paraId="39448D93" w14:textId="5BEE9913" w:rsidR="00DC4CEE" w:rsidRDefault="00DC4CEE" w:rsidP="00DC4CEE">
      <w:pPr>
        <w:overflowPunct/>
        <w:jc w:val="both"/>
        <w:textAlignment w:val="auto"/>
        <w:rPr>
          <w:rFonts w:ascii="Arial" w:eastAsia="SimSun" w:hAnsi="Arial"/>
        </w:rPr>
      </w:pPr>
      <w:r w:rsidRPr="00AE063E">
        <w:rPr>
          <w:rFonts w:ascii="Arial" w:eastAsia="SimSun" w:hAnsi="Arial"/>
        </w:rPr>
        <w:t>The absolute measurement accuracy</w:t>
      </w:r>
      <w:r>
        <w:rPr>
          <w:rFonts w:ascii="Arial" w:eastAsia="SimSun" w:hAnsi="Arial"/>
        </w:rPr>
        <w:t xml:space="preserve"> and a mapping table for the </w:t>
      </w:r>
      <w:r w:rsidR="002E7B3D">
        <w:rPr>
          <w:rFonts w:ascii="Arial" w:eastAsia="SimSun" w:hAnsi="Arial"/>
        </w:rPr>
        <w:t>Inter-RAT NR cell</w:t>
      </w:r>
      <w:r>
        <w:rPr>
          <w:rFonts w:ascii="Arial" w:eastAsia="SimSun" w:hAnsi="Arial"/>
        </w:rPr>
        <w:t xml:space="preserve"> cell</w:t>
      </w:r>
      <w:r w:rsidRPr="00AE063E">
        <w:rPr>
          <w:rFonts w:ascii="Arial" w:eastAsia="SimSun" w:hAnsi="Arial"/>
        </w:rPr>
        <w:t xml:space="preserve"> is given in TS 3</w:t>
      </w:r>
      <w:r w:rsidR="002E7B3D">
        <w:rPr>
          <w:rFonts w:ascii="Arial" w:eastAsia="SimSun" w:hAnsi="Arial"/>
        </w:rPr>
        <w:t>6</w:t>
      </w:r>
      <w:r w:rsidRPr="00AE063E">
        <w:rPr>
          <w:rFonts w:ascii="Arial" w:eastAsia="SimSun" w:hAnsi="Arial"/>
        </w:rPr>
        <w:t>.133</w:t>
      </w:r>
      <w:r w:rsidR="002E7B3D">
        <w:rPr>
          <w:rFonts w:ascii="Arial" w:eastAsia="SimSun" w:hAnsi="Arial"/>
        </w:rPr>
        <w:t xml:space="preserve"> clauses 9.11.1A and 9.11.2A which </w:t>
      </w:r>
      <w:r w:rsidR="005B67E4">
        <w:rPr>
          <w:rFonts w:ascii="Arial" w:eastAsia="SimSun" w:hAnsi="Arial"/>
        </w:rPr>
        <w:t>points toward</w:t>
      </w:r>
      <w:r w:rsidR="00D875DC">
        <w:rPr>
          <w:rFonts w:ascii="Arial" w:eastAsia="SimSun" w:hAnsi="Arial"/>
        </w:rPr>
        <w:t>s</w:t>
      </w:r>
      <w:r w:rsidR="005B67E4">
        <w:rPr>
          <w:rFonts w:ascii="Arial" w:eastAsia="SimSun" w:hAnsi="Arial"/>
        </w:rPr>
        <w:t xml:space="preserve"> TS 38.133 clauses 10.1.4B and 10.1.9B</w:t>
      </w:r>
      <w:r w:rsidR="00FC7856">
        <w:rPr>
          <w:rFonts w:ascii="Arial" w:eastAsia="SimSun" w:hAnsi="Arial"/>
        </w:rPr>
        <w:t xml:space="preserve"> </w:t>
      </w:r>
      <w:r w:rsidR="005B6A15">
        <w:rPr>
          <w:rFonts w:ascii="Arial" w:eastAsia="SimSun" w:hAnsi="Arial"/>
        </w:rPr>
        <w:t xml:space="preserve">for he accuracy requirements </w:t>
      </w:r>
      <w:r w:rsidR="000404DA">
        <w:rPr>
          <w:rFonts w:ascii="Arial" w:eastAsia="SimSun" w:hAnsi="Arial"/>
        </w:rPr>
        <w:t xml:space="preserve">and clauses </w:t>
      </w:r>
      <w:r w:rsidR="000404DA" w:rsidRPr="000404DA">
        <w:rPr>
          <w:rFonts w:ascii="Arial" w:eastAsia="SimSun" w:hAnsi="Arial"/>
        </w:rPr>
        <w:t xml:space="preserve">10.1.6 </w:t>
      </w:r>
      <w:r w:rsidR="000404DA">
        <w:rPr>
          <w:rFonts w:ascii="Arial" w:eastAsia="SimSun" w:hAnsi="Arial"/>
        </w:rPr>
        <w:t xml:space="preserve"> and </w:t>
      </w:r>
      <w:r w:rsidR="00E20781">
        <w:rPr>
          <w:rFonts w:ascii="Arial" w:eastAsia="SimSun" w:hAnsi="Arial"/>
        </w:rPr>
        <w:t>10</w:t>
      </w:r>
      <w:r w:rsidR="00FC7856">
        <w:rPr>
          <w:rFonts w:ascii="Arial" w:eastAsia="SimSun" w:hAnsi="Arial"/>
        </w:rPr>
        <w:t xml:space="preserve">.1.11 for the mapping </w:t>
      </w:r>
      <w:r w:rsidR="00D875DC">
        <w:rPr>
          <w:rFonts w:ascii="Arial" w:eastAsia="SimSun" w:hAnsi="Arial"/>
        </w:rPr>
        <w:t>respectively</w:t>
      </w:r>
      <w:r w:rsidR="00C11962">
        <w:rPr>
          <w:rFonts w:ascii="Arial" w:eastAsia="SimSun" w:hAnsi="Arial"/>
        </w:rPr>
        <w:t>:</w:t>
      </w:r>
    </w:p>
    <w:p w14:paraId="4DE06879" w14:textId="77777777" w:rsidR="00CE252E" w:rsidRPr="00E57328" w:rsidRDefault="00CE252E" w:rsidP="00CE252E">
      <w:pPr>
        <w:pStyle w:val="Heading5"/>
        <w:rPr>
          <w:highlight w:val="lightGray"/>
          <w:lang w:val="en-US" w:eastAsia="zh-CN"/>
        </w:rPr>
      </w:pPr>
      <w:r w:rsidRPr="00E57328">
        <w:rPr>
          <w:highlight w:val="lightGray"/>
          <w:lang w:val="en-US" w:eastAsia="zh-CN"/>
        </w:rPr>
        <w:t>10.1.4B.1.1</w:t>
      </w:r>
      <w:r w:rsidRPr="00E57328">
        <w:rPr>
          <w:highlight w:val="lightGray"/>
          <w:lang w:val="en-US" w:eastAsia="zh-CN"/>
        </w:rPr>
        <w:tab/>
      </w:r>
      <w:r w:rsidRPr="00E57328">
        <w:rPr>
          <w:highlight w:val="lightGray"/>
          <w:lang w:eastAsia="zh-CN"/>
        </w:rPr>
        <w:t>Absolute</w:t>
      </w:r>
      <w:r w:rsidRPr="00E57328">
        <w:rPr>
          <w:highlight w:val="lightGray"/>
        </w:rPr>
        <w:t xml:space="preserve"> Accuracy of </w:t>
      </w:r>
      <w:r w:rsidRPr="00E57328">
        <w:rPr>
          <w:highlight w:val="lightGray"/>
          <w:lang w:eastAsia="zh-CN"/>
        </w:rPr>
        <w:t>SS-RSRP</w:t>
      </w:r>
      <w:r w:rsidRPr="00E57328">
        <w:rPr>
          <w:highlight w:val="lightGray"/>
          <w:lang w:val="en-US" w:eastAsia="zh-CN"/>
        </w:rPr>
        <w:t xml:space="preserve"> in FR1</w:t>
      </w:r>
    </w:p>
    <w:p w14:paraId="3514C658" w14:textId="77777777" w:rsidR="00CE252E" w:rsidRPr="00E57328" w:rsidRDefault="00CE252E" w:rsidP="00CE252E">
      <w:pPr>
        <w:rPr>
          <w:rFonts w:cs="v4.2.0"/>
          <w:i/>
          <w:highlight w:val="lightGray"/>
        </w:rPr>
      </w:pPr>
      <w:r w:rsidRPr="00E57328">
        <w:rPr>
          <w:rFonts w:cs="v4.2.0"/>
          <w:highlight w:val="lightGray"/>
        </w:rPr>
        <w:t>The requirements for absolute accuracy of</w:t>
      </w:r>
      <w:r w:rsidRPr="00E57328">
        <w:rPr>
          <w:rFonts w:cs="v4.2.0"/>
          <w:highlight w:val="lightGray"/>
          <w:lang w:eastAsia="zh-CN"/>
        </w:rPr>
        <w:t xml:space="preserve"> SS-RSRP</w:t>
      </w:r>
      <w:r w:rsidRPr="00E57328">
        <w:rPr>
          <w:rFonts w:cs="v4.2.0"/>
          <w:highlight w:val="lightGray"/>
        </w:rPr>
        <w:t xml:space="preserve"> in this clause apply to a cell on a frequency in FR1 that has different carrier frequency from the serving cell.</w:t>
      </w:r>
    </w:p>
    <w:p w14:paraId="7909F662" w14:textId="77777777" w:rsidR="00CE252E" w:rsidRPr="00E57328" w:rsidRDefault="00CE252E" w:rsidP="00CE252E">
      <w:pPr>
        <w:rPr>
          <w:rFonts w:cs="v4.2.0"/>
          <w:highlight w:val="lightGray"/>
        </w:rPr>
      </w:pPr>
      <w:r w:rsidRPr="00E57328">
        <w:rPr>
          <w:rFonts w:cs="v4.2.0"/>
          <w:highlight w:val="lightGray"/>
        </w:rPr>
        <w:t xml:space="preserve">The accuracy requirements in Table </w:t>
      </w:r>
      <w:r w:rsidRPr="00E57328">
        <w:rPr>
          <w:rFonts w:cs="v4.2.0"/>
          <w:highlight w:val="lightGray"/>
          <w:lang w:eastAsia="zh-CN"/>
        </w:rPr>
        <w:t>10.1.4B.1.1</w:t>
      </w:r>
      <w:r w:rsidRPr="00E57328">
        <w:rPr>
          <w:rFonts w:cs="v4.2.0"/>
          <w:highlight w:val="lightGray"/>
        </w:rPr>
        <w:t>-1 are valid under the following conditions:</w:t>
      </w:r>
    </w:p>
    <w:p w14:paraId="0E3DF455" w14:textId="77777777" w:rsidR="00CE252E" w:rsidRPr="00E57328" w:rsidRDefault="00CE252E" w:rsidP="00CE252E">
      <w:pPr>
        <w:pStyle w:val="B10"/>
        <w:rPr>
          <w:highlight w:val="lightGray"/>
          <w:lang w:eastAsia="zh-CN"/>
        </w:rPr>
      </w:pPr>
      <w:r w:rsidRPr="00E57328">
        <w:rPr>
          <w:highlight w:val="lightGray"/>
        </w:rPr>
        <w:t>-</w:t>
      </w:r>
      <w:r w:rsidRPr="00E57328">
        <w:rPr>
          <w:highlight w:val="lightGray"/>
        </w:rPr>
        <w:tab/>
        <w:t>Conditions defined in clause 7.3 of TS 38.101-1 [18] for reference sensitivity are fulfilled.</w:t>
      </w:r>
    </w:p>
    <w:p w14:paraId="79D3158D" w14:textId="77777777" w:rsidR="00CE252E" w:rsidRPr="00E57328" w:rsidRDefault="00CE252E" w:rsidP="00CE252E">
      <w:pPr>
        <w:pStyle w:val="B10"/>
        <w:rPr>
          <w:highlight w:val="lightGray"/>
          <w:lang w:eastAsia="zh-CN"/>
        </w:rPr>
      </w:pPr>
      <w:r w:rsidRPr="00E57328">
        <w:rPr>
          <w:highlight w:val="lightGray"/>
        </w:rPr>
        <w:t>-</w:t>
      </w:r>
      <w:r w:rsidRPr="00E57328">
        <w:rPr>
          <w:highlight w:val="lightGray"/>
        </w:rPr>
        <w:tab/>
        <w:t xml:space="preserve">Conditions for inter-frequency measurements are fulfilled according to Annex B.1.3 for a corresponding Band </w:t>
      </w:r>
      <w:r w:rsidRPr="00E57328">
        <w:rPr>
          <w:rFonts w:cs="v4.2.0"/>
          <w:highlight w:val="lightGray"/>
          <w:lang w:eastAsia="ko-KR"/>
        </w:rPr>
        <w:t>for each relevant SSB</w:t>
      </w:r>
      <w:r w:rsidRPr="00E57328">
        <w:rPr>
          <w:highlight w:val="lightGray"/>
        </w:rPr>
        <w:t>.</w:t>
      </w:r>
    </w:p>
    <w:p w14:paraId="31EEB6AA" w14:textId="77777777" w:rsidR="00CE252E" w:rsidRPr="00E57328" w:rsidRDefault="00CE252E" w:rsidP="00CE252E">
      <w:pPr>
        <w:pStyle w:val="TH"/>
        <w:rPr>
          <w:highlight w:val="lightGray"/>
        </w:rPr>
      </w:pPr>
      <w:r w:rsidRPr="00E57328">
        <w:rPr>
          <w:highlight w:val="lightGray"/>
        </w:rPr>
        <w:lastRenderedPageBreak/>
        <w:t xml:space="preserve">Table </w:t>
      </w:r>
      <w:r w:rsidRPr="00E57328">
        <w:rPr>
          <w:highlight w:val="lightGray"/>
          <w:lang w:eastAsia="zh-CN"/>
        </w:rPr>
        <w:t>10.1.4B.1.1-1</w:t>
      </w:r>
      <w:r w:rsidRPr="00E57328">
        <w:rPr>
          <w:highlight w:val="lightGray"/>
        </w:rPr>
        <w:t xml:space="preserve">: </w:t>
      </w:r>
      <w:r w:rsidRPr="00E57328">
        <w:rPr>
          <w:highlight w:val="lightGray"/>
          <w:lang w:eastAsia="zh-CN"/>
        </w:rPr>
        <w:t>SS-</w:t>
      </w:r>
      <w:r w:rsidRPr="00E57328">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E252E" w:rsidRPr="00CE252E" w14:paraId="0A52D3AE" w14:textId="77777777" w:rsidTr="00BC734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DE255BA"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EFF7C5D"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Conditions</w:t>
            </w:r>
          </w:p>
        </w:tc>
      </w:tr>
      <w:tr w:rsidR="00CE252E" w:rsidRPr="00CE252E" w14:paraId="394A6EA3" w14:textId="77777777" w:rsidTr="00BC7348">
        <w:trPr>
          <w:jc w:val="center"/>
        </w:trPr>
        <w:tc>
          <w:tcPr>
            <w:tcW w:w="1033" w:type="dxa"/>
            <w:tcBorders>
              <w:top w:val="single" w:sz="6" w:space="0" w:color="auto"/>
              <w:left w:val="single" w:sz="4" w:space="0" w:color="auto"/>
              <w:right w:val="single" w:sz="6" w:space="0" w:color="auto"/>
            </w:tcBorders>
            <w:shd w:val="clear" w:color="auto" w:fill="auto"/>
            <w:vAlign w:val="center"/>
          </w:tcPr>
          <w:p w14:paraId="268F7029"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7CEA657"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DD04273"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SSB Ês/Iot</w:t>
            </w:r>
            <w:r w:rsidRPr="00E57328">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9236BB"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Io</w:t>
            </w:r>
            <w:r w:rsidRPr="00E57328">
              <w:rPr>
                <w:rFonts w:ascii="Arial" w:hAnsi="Arial"/>
                <w:b/>
                <w:sz w:val="18"/>
                <w:highlight w:val="lightGray"/>
                <w:vertAlign w:val="superscript"/>
              </w:rPr>
              <w:t xml:space="preserve"> Note 1</w:t>
            </w:r>
            <w:r w:rsidRPr="00E57328">
              <w:rPr>
                <w:rFonts w:ascii="Arial" w:hAnsi="Arial"/>
                <w:b/>
                <w:sz w:val="18"/>
                <w:highlight w:val="lightGray"/>
              </w:rPr>
              <w:t xml:space="preserve"> range</w:t>
            </w:r>
          </w:p>
        </w:tc>
      </w:tr>
      <w:tr w:rsidR="00CE252E" w:rsidRPr="00CE252E" w14:paraId="457AB0B6" w14:textId="77777777" w:rsidTr="00BC7348">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8340B9" w14:textId="77777777" w:rsidR="00CE252E" w:rsidRPr="00E57328" w:rsidRDefault="00CE252E" w:rsidP="00BC7348">
            <w:pPr>
              <w:keepNext/>
              <w:keepLines/>
              <w:spacing w:after="0"/>
              <w:jc w:val="center"/>
              <w:rPr>
                <w:rFonts w:ascii="Arial"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0156ED6D" w14:textId="77777777" w:rsidR="00CE252E" w:rsidRPr="00E57328" w:rsidRDefault="00CE252E" w:rsidP="00BC7348">
            <w:pPr>
              <w:keepNext/>
              <w:keepLines/>
              <w:spacing w:after="0"/>
              <w:jc w:val="center"/>
              <w:rPr>
                <w:rFonts w:ascii="Arial"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7EDF1794" w14:textId="77777777" w:rsidR="00CE252E" w:rsidRPr="00E57328" w:rsidRDefault="00CE252E" w:rsidP="00BC7348">
            <w:pPr>
              <w:keepNext/>
              <w:keepLines/>
              <w:spacing w:after="0"/>
              <w:jc w:val="center"/>
              <w:rPr>
                <w:rFonts w:ascii="Arial"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F9896AE"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NR operating band groups</w:t>
            </w:r>
            <w:r w:rsidRPr="00E57328">
              <w:rPr>
                <w:rFonts w:ascii="Arial"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977A4"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0CF8DAB"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Maximum Io</w:t>
            </w:r>
          </w:p>
        </w:tc>
      </w:tr>
      <w:tr w:rsidR="00CE252E" w:rsidRPr="00CE252E" w14:paraId="4DD7F333" w14:textId="77777777" w:rsidTr="00BC7348">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EDA1CEC"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6094454D"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33338453"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5A682676" w14:textId="77777777" w:rsidR="00CE252E" w:rsidRPr="00E57328" w:rsidRDefault="00CE252E" w:rsidP="00BC7348">
            <w:pPr>
              <w:keepNext/>
              <w:keepLines/>
              <w:spacing w:after="0"/>
              <w:jc w:val="center"/>
              <w:rPr>
                <w:rFonts w:ascii="Arial"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898738D"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cs="Arial"/>
                <w:b/>
                <w:sz w:val="18"/>
                <w:highlight w:val="lightGray"/>
              </w:rPr>
              <w:t xml:space="preserve">dBm / </w:t>
            </w:r>
            <w:r w:rsidRPr="00E57328">
              <w:rPr>
                <w:rFonts w:ascii="Arial" w:hAnsi="Arial"/>
                <w:b/>
                <w:sz w:val="18"/>
                <w:highlight w:val="lightGray"/>
              </w:rPr>
              <w:t>SCS</w:t>
            </w:r>
            <w:r w:rsidRPr="00E57328">
              <w:rPr>
                <w:rFonts w:ascii="Arial" w:hAnsi="Arial"/>
                <w:b/>
                <w:sz w:val="18"/>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B95DDA3"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dBm/BW</w:t>
            </w:r>
            <w:r w:rsidRPr="00E57328">
              <w:rPr>
                <w:rFonts w:ascii="Arial" w:hAnsi="Arial"/>
                <w:b/>
                <w:sz w:val="18"/>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F6481E4" w14:textId="77777777" w:rsidR="00CE252E" w:rsidRPr="00E57328" w:rsidRDefault="00CE252E" w:rsidP="00BC7348">
            <w:pPr>
              <w:keepNext/>
              <w:keepLines/>
              <w:spacing w:after="0"/>
              <w:jc w:val="center"/>
              <w:rPr>
                <w:rFonts w:ascii="Arial" w:hAnsi="Arial"/>
                <w:b/>
                <w:sz w:val="18"/>
                <w:highlight w:val="lightGray"/>
              </w:rPr>
            </w:pPr>
            <w:r w:rsidRPr="00E57328">
              <w:rPr>
                <w:rFonts w:ascii="Arial" w:hAnsi="Arial"/>
                <w:b/>
                <w:sz w:val="18"/>
                <w:highlight w:val="lightGray"/>
              </w:rPr>
              <w:t>dBm/BW</w:t>
            </w:r>
            <w:r w:rsidRPr="00E57328">
              <w:rPr>
                <w:rFonts w:ascii="Arial" w:hAnsi="Arial"/>
                <w:b/>
                <w:sz w:val="18"/>
                <w:highlight w:val="lightGray"/>
                <w:vertAlign w:val="subscript"/>
              </w:rPr>
              <w:t>Channel</w:t>
            </w:r>
          </w:p>
        </w:tc>
      </w:tr>
      <w:tr w:rsidR="00CE252E" w:rsidRPr="00CE252E" w14:paraId="2D353C9B" w14:textId="77777777" w:rsidTr="00BC7348">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099D09A" w14:textId="77777777" w:rsidR="00CE252E" w:rsidRPr="00E57328" w:rsidRDefault="00CE252E" w:rsidP="00BC7348">
            <w:pPr>
              <w:keepNext/>
              <w:keepLines/>
              <w:spacing w:after="0"/>
              <w:jc w:val="center"/>
              <w:rPr>
                <w:rFonts w:ascii="Arial"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57E4A56C" w14:textId="77777777" w:rsidR="00CE252E" w:rsidRPr="00E57328" w:rsidRDefault="00CE252E" w:rsidP="00BC7348">
            <w:pPr>
              <w:keepNext/>
              <w:keepLines/>
              <w:spacing w:after="0"/>
              <w:jc w:val="center"/>
              <w:rPr>
                <w:rFonts w:ascii="Arial"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tcPr>
          <w:p w14:paraId="79AAF546" w14:textId="77777777" w:rsidR="00CE252E" w:rsidRPr="00E57328" w:rsidRDefault="00CE252E" w:rsidP="00BC7348">
            <w:pPr>
              <w:keepNext/>
              <w:keepLines/>
              <w:spacing w:after="0"/>
              <w:jc w:val="center"/>
              <w:rPr>
                <w:rFonts w:ascii="Arial"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2E9084DA" w14:textId="77777777" w:rsidR="00CE252E" w:rsidRPr="00E57328" w:rsidRDefault="00CE252E" w:rsidP="00BC7348">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4573F0" w14:textId="77777777" w:rsidR="00CE252E" w:rsidRPr="00E57328" w:rsidRDefault="00CE252E" w:rsidP="00BC7348">
            <w:pPr>
              <w:keepNext/>
              <w:keepLines/>
              <w:spacing w:after="0"/>
              <w:jc w:val="center"/>
              <w:rPr>
                <w:rFonts w:ascii="Arial" w:hAnsi="Arial" w:cs="Arial"/>
                <w:b/>
                <w:sz w:val="18"/>
                <w:highlight w:val="lightGray"/>
              </w:rPr>
            </w:pPr>
            <w:r w:rsidRPr="00E57328">
              <w:rPr>
                <w:rFonts w:ascii="Arial" w:hAnsi="Arial"/>
                <w:b/>
                <w:sz w:val="18"/>
                <w:highlight w:val="lightGray"/>
              </w:rPr>
              <w:t>SCS</w:t>
            </w:r>
            <w:r w:rsidRPr="00E57328">
              <w:rPr>
                <w:rFonts w:ascii="Arial" w:hAnsi="Arial"/>
                <w:b/>
                <w:sz w:val="18"/>
                <w:highlight w:val="lightGray"/>
                <w:vertAlign w:val="subscript"/>
              </w:rPr>
              <w:t>SSB</w:t>
            </w:r>
            <w:r w:rsidRPr="00E57328">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7DA8BC" w14:textId="77777777" w:rsidR="00CE252E" w:rsidRPr="00E57328" w:rsidRDefault="00CE252E" w:rsidP="00BC7348">
            <w:pPr>
              <w:keepNext/>
              <w:keepLines/>
              <w:spacing w:after="0"/>
              <w:jc w:val="center"/>
              <w:rPr>
                <w:rFonts w:ascii="Arial" w:hAnsi="Arial" w:cs="Arial"/>
                <w:b/>
                <w:sz w:val="18"/>
                <w:highlight w:val="lightGray"/>
              </w:rPr>
            </w:pPr>
            <w:r w:rsidRPr="00E57328">
              <w:rPr>
                <w:rFonts w:ascii="Arial" w:hAnsi="Arial"/>
                <w:b/>
                <w:sz w:val="18"/>
                <w:highlight w:val="lightGray"/>
              </w:rPr>
              <w:t>SCS</w:t>
            </w:r>
            <w:r w:rsidRPr="00E57328">
              <w:rPr>
                <w:rFonts w:ascii="Arial" w:hAnsi="Arial"/>
                <w:b/>
                <w:sz w:val="18"/>
                <w:highlight w:val="lightGray"/>
                <w:vertAlign w:val="subscript"/>
              </w:rPr>
              <w:t>SSB</w:t>
            </w:r>
            <w:r w:rsidRPr="00E57328">
              <w:rPr>
                <w:rFonts w:ascii="Arial"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7BF1987" w14:textId="77777777" w:rsidR="00CE252E" w:rsidRPr="00E57328" w:rsidRDefault="00CE252E" w:rsidP="00BC7348">
            <w:pPr>
              <w:keepNext/>
              <w:keepLines/>
              <w:spacing w:after="0"/>
              <w:jc w:val="center"/>
              <w:rPr>
                <w:rFonts w:ascii="Arial"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494312CE" w14:textId="77777777" w:rsidR="00CE252E" w:rsidRPr="00E57328" w:rsidRDefault="00CE252E" w:rsidP="00BC7348">
            <w:pPr>
              <w:keepNext/>
              <w:keepLines/>
              <w:spacing w:after="0"/>
              <w:jc w:val="center"/>
              <w:rPr>
                <w:rFonts w:ascii="Arial" w:hAnsi="Arial"/>
                <w:b/>
                <w:sz w:val="18"/>
                <w:highlight w:val="lightGray"/>
              </w:rPr>
            </w:pPr>
          </w:p>
        </w:tc>
      </w:tr>
      <w:tr w:rsidR="00CE252E" w:rsidRPr="00CE252E" w14:paraId="503EB14C" w14:textId="77777777" w:rsidTr="00BC7348">
        <w:trPr>
          <w:jc w:val="center"/>
        </w:trPr>
        <w:tc>
          <w:tcPr>
            <w:tcW w:w="1033" w:type="dxa"/>
            <w:tcBorders>
              <w:top w:val="single" w:sz="6" w:space="0" w:color="auto"/>
              <w:left w:val="single" w:sz="4" w:space="0" w:color="auto"/>
              <w:right w:val="single" w:sz="6" w:space="0" w:color="auto"/>
            </w:tcBorders>
            <w:shd w:val="clear" w:color="auto" w:fill="auto"/>
            <w:vAlign w:val="center"/>
          </w:tcPr>
          <w:p w14:paraId="6E62E2FE" w14:textId="77777777" w:rsidR="00CE252E" w:rsidRPr="00E57328" w:rsidRDefault="00CE252E" w:rsidP="00BC7348">
            <w:pPr>
              <w:keepNext/>
              <w:keepLines/>
              <w:spacing w:after="0"/>
              <w:jc w:val="center"/>
              <w:rPr>
                <w:rFonts w:ascii="Arial" w:hAnsi="Arial"/>
                <w:sz w:val="18"/>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62AB1E8F" w14:textId="77777777" w:rsidR="00CE252E" w:rsidRPr="00E57328" w:rsidRDefault="00CE252E" w:rsidP="00BC7348">
            <w:pPr>
              <w:keepNext/>
              <w:keepLines/>
              <w:spacing w:after="0"/>
              <w:jc w:val="center"/>
              <w:rPr>
                <w:rFonts w:ascii="Arial" w:hAnsi="Arial"/>
                <w:sz w:val="18"/>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59C0508E" w14:textId="77777777" w:rsidR="00CE252E" w:rsidRPr="00E57328" w:rsidRDefault="00CE252E" w:rsidP="00BC7348">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DF340C"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NR_FDD_FR1_A, NR_TDD_FR1_A,</w:t>
            </w:r>
          </w:p>
          <w:p w14:paraId="2ADC8FBF"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834EA0"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6C51D3"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8BF59A"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59E8A3"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-70</w:t>
            </w:r>
          </w:p>
        </w:tc>
      </w:tr>
      <w:tr w:rsidR="00CE252E" w:rsidRPr="00CE252E" w14:paraId="131483C7" w14:textId="77777777" w:rsidTr="00BC7348">
        <w:trPr>
          <w:jc w:val="center"/>
        </w:trPr>
        <w:tc>
          <w:tcPr>
            <w:tcW w:w="1033" w:type="dxa"/>
            <w:tcBorders>
              <w:left w:val="single" w:sz="4" w:space="0" w:color="auto"/>
              <w:right w:val="single" w:sz="6" w:space="0" w:color="auto"/>
            </w:tcBorders>
            <w:shd w:val="clear" w:color="auto" w:fill="auto"/>
            <w:vAlign w:val="center"/>
          </w:tcPr>
          <w:p w14:paraId="102482A9" w14:textId="77777777" w:rsidR="00CE252E" w:rsidRPr="00E57328" w:rsidRDefault="00CE252E" w:rsidP="00BC7348">
            <w:pPr>
              <w:keepNext/>
              <w:keepLines/>
              <w:spacing w:after="0"/>
              <w:jc w:val="center"/>
              <w:rPr>
                <w:rFonts w:ascii="Arial" w:hAnsi="Arial"/>
                <w:sz w:val="18"/>
                <w:highlight w:val="lightGray"/>
              </w:rPr>
            </w:pPr>
          </w:p>
        </w:tc>
        <w:tc>
          <w:tcPr>
            <w:tcW w:w="1049" w:type="dxa"/>
            <w:tcBorders>
              <w:left w:val="single" w:sz="6" w:space="0" w:color="auto"/>
              <w:right w:val="single" w:sz="6" w:space="0" w:color="auto"/>
            </w:tcBorders>
            <w:shd w:val="clear" w:color="auto" w:fill="auto"/>
            <w:vAlign w:val="center"/>
          </w:tcPr>
          <w:p w14:paraId="63B53CE6" w14:textId="77777777" w:rsidR="00CE252E" w:rsidRPr="00E57328" w:rsidRDefault="00CE252E" w:rsidP="00BC7348">
            <w:pPr>
              <w:keepNext/>
              <w:keepLines/>
              <w:spacing w:after="0"/>
              <w:jc w:val="center"/>
              <w:rPr>
                <w:rFonts w:ascii="Arial" w:hAnsi="Arial"/>
                <w:sz w:val="18"/>
                <w:highlight w:val="lightGray"/>
              </w:rPr>
            </w:pPr>
          </w:p>
        </w:tc>
        <w:tc>
          <w:tcPr>
            <w:tcW w:w="807" w:type="dxa"/>
            <w:tcBorders>
              <w:left w:val="single" w:sz="6" w:space="0" w:color="auto"/>
              <w:right w:val="single" w:sz="6" w:space="0" w:color="auto"/>
            </w:tcBorders>
            <w:shd w:val="clear" w:color="auto" w:fill="auto"/>
            <w:vAlign w:val="center"/>
          </w:tcPr>
          <w:p w14:paraId="3AEE238A" w14:textId="77777777" w:rsidR="00CE252E" w:rsidRPr="00E57328" w:rsidRDefault="00CE252E" w:rsidP="00BC7348">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D632C2"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0661D36"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7B6734" w14:textId="77777777" w:rsidR="00CE252E" w:rsidRPr="00E57328" w:rsidRDefault="00CE252E" w:rsidP="00BC7348">
            <w:pPr>
              <w:keepNext/>
              <w:keepLines/>
              <w:spacing w:after="0"/>
              <w:jc w:val="center"/>
              <w:rPr>
                <w:rFonts w:ascii="Arial" w:hAnsi="Arial"/>
                <w:sz w:val="18"/>
                <w:highlight w:val="lightGray"/>
                <w:lang w:val="sv-SE"/>
              </w:rPr>
            </w:pPr>
            <w:r w:rsidRPr="00E57328">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32ED6B"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CAC5D7"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-70</w:t>
            </w:r>
          </w:p>
        </w:tc>
      </w:tr>
      <w:tr w:rsidR="00CE252E" w:rsidRPr="00CE252E" w14:paraId="31AF84B9" w14:textId="77777777" w:rsidTr="00BC7348">
        <w:trPr>
          <w:jc w:val="center"/>
        </w:trPr>
        <w:tc>
          <w:tcPr>
            <w:tcW w:w="1033" w:type="dxa"/>
            <w:tcBorders>
              <w:left w:val="single" w:sz="4" w:space="0" w:color="auto"/>
              <w:right w:val="single" w:sz="6" w:space="0" w:color="auto"/>
            </w:tcBorders>
            <w:shd w:val="clear" w:color="auto" w:fill="auto"/>
            <w:vAlign w:val="center"/>
          </w:tcPr>
          <w:p w14:paraId="151030E4" w14:textId="77777777" w:rsidR="00CE252E" w:rsidRPr="00E57328" w:rsidRDefault="00CE252E" w:rsidP="00BC7348">
            <w:pPr>
              <w:keepNext/>
              <w:keepLines/>
              <w:spacing w:after="0"/>
              <w:jc w:val="center"/>
              <w:rPr>
                <w:rFonts w:ascii="Arial" w:hAnsi="Arial"/>
                <w:sz w:val="18"/>
                <w:highlight w:val="lightGray"/>
              </w:rPr>
            </w:pPr>
          </w:p>
        </w:tc>
        <w:tc>
          <w:tcPr>
            <w:tcW w:w="1049" w:type="dxa"/>
            <w:tcBorders>
              <w:left w:val="single" w:sz="6" w:space="0" w:color="auto"/>
              <w:right w:val="single" w:sz="6" w:space="0" w:color="auto"/>
            </w:tcBorders>
            <w:shd w:val="clear" w:color="auto" w:fill="auto"/>
            <w:vAlign w:val="center"/>
          </w:tcPr>
          <w:p w14:paraId="29305084" w14:textId="77777777" w:rsidR="00CE252E" w:rsidRPr="00E57328" w:rsidRDefault="00CE252E" w:rsidP="00BC7348">
            <w:pPr>
              <w:keepNext/>
              <w:keepLines/>
              <w:spacing w:after="0"/>
              <w:jc w:val="center"/>
              <w:rPr>
                <w:rFonts w:ascii="Arial" w:hAnsi="Arial"/>
                <w:sz w:val="18"/>
                <w:highlight w:val="lightGray"/>
              </w:rPr>
            </w:pPr>
          </w:p>
        </w:tc>
        <w:tc>
          <w:tcPr>
            <w:tcW w:w="807" w:type="dxa"/>
            <w:tcBorders>
              <w:left w:val="single" w:sz="6" w:space="0" w:color="auto"/>
              <w:right w:val="single" w:sz="6" w:space="0" w:color="auto"/>
            </w:tcBorders>
            <w:shd w:val="clear" w:color="auto" w:fill="auto"/>
            <w:vAlign w:val="center"/>
          </w:tcPr>
          <w:p w14:paraId="3D8DA431" w14:textId="77777777" w:rsidR="00CE252E" w:rsidRPr="00E57328" w:rsidRDefault="00CE252E" w:rsidP="00BC7348">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E0D1E3"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E0F125"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8FDFB3" w14:textId="77777777" w:rsidR="00CE252E" w:rsidRPr="00E57328" w:rsidRDefault="00CE252E" w:rsidP="00BC7348">
            <w:pPr>
              <w:keepNext/>
              <w:keepLines/>
              <w:spacing w:after="0"/>
              <w:jc w:val="center"/>
              <w:rPr>
                <w:rFonts w:ascii="Arial" w:hAnsi="Arial"/>
                <w:sz w:val="18"/>
                <w:highlight w:val="lightGray"/>
                <w:lang w:val="sv-SE"/>
              </w:rPr>
            </w:pPr>
            <w:r w:rsidRPr="00E57328">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85A5E7"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3A5A85"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-70</w:t>
            </w:r>
          </w:p>
        </w:tc>
      </w:tr>
      <w:tr w:rsidR="00CE252E" w:rsidRPr="00CE252E" w14:paraId="271C593E" w14:textId="77777777" w:rsidTr="00BC7348">
        <w:trPr>
          <w:jc w:val="center"/>
        </w:trPr>
        <w:tc>
          <w:tcPr>
            <w:tcW w:w="1033" w:type="dxa"/>
            <w:tcBorders>
              <w:left w:val="single" w:sz="4" w:space="0" w:color="auto"/>
              <w:right w:val="single" w:sz="6" w:space="0" w:color="auto"/>
            </w:tcBorders>
            <w:shd w:val="clear" w:color="auto" w:fill="auto"/>
            <w:vAlign w:val="center"/>
          </w:tcPr>
          <w:p w14:paraId="35836FF8"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sym w:font="Symbol" w:char="F0B1"/>
            </w:r>
            <w:r w:rsidRPr="00E57328">
              <w:rPr>
                <w:rFonts w:ascii="Arial" w:hAnsi="Arial"/>
                <w:sz w:val="18"/>
                <w:highlight w:val="lightGray"/>
              </w:rPr>
              <w:t>6</w:t>
            </w:r>
          </w:p>
        </w:tc>
        <w:tc>
          <w:tcPr>
            <w:tcW w:w="1049" w:type="dxa"/>
            <w:tcBorders>
              <w:left w:val="single" w:sz="6" w:space="0" w:color="auto"/>
              <w:right w:val="single" w:sz="6" w:space="0" w:color="auto"/>
            </w:tcBorders>
            <w:shd w:val="clear" w:color="auto" w:fill="auto"/>
            <w:vAlign w:val="center"/>
          </w:tcPr>
          <w:p w14:paraId="0E6B50DE"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sym w:font="Symbol" w:char="F0B1"/>
            </w:r>
            <w:r w:rsidRPr="00E57328">
              <w:rPr>
                <w:rFonts w:ascii="Arial" w:hAnsi="Arial"/>
                <w:sz w:val="18"/>
                <w:highlight w:val="lightGray"/>
              </w:rPr>
              <w:t>10.5</w:t>
            </w:r>
          </w:p>
        </w:tc>
        <w:tc>
          <w:tcPr>
            <w:tcW w:w="807" w:type="dxa"/>
            <w:tcBorders>
              <w:left w:val="single" w:sz="6" w:space="0" w:color="auto"/>
              <w:right w:val="single" w:sz="6" w:space="0" w:color="auto"/>
            </w:tcBorders>
            <w:shd w:val="clear" w:color="auto" w:fill="auto"/>
            <w:vAlign w:val="center"/>
          </w:tcPr>
          <w:p w14:paraId="460A0AF9"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sym w:font="Symbol" w:char="F0B3"/>
            </w:r>
            <w:r w:rsidRPr="00E57328">
              <w:rPr>
                <w:rFonts w:ascii="Arial" w:hAnsi="Arial"/>
                <w:sz w:val="18"/>
                <w:highlight w:val="lightGray"/>
              </w:rPr>
              <w:t>-</w:t>
            </w:r>
            <w:r w:rsidRPr="00E57328">
              <w:rPr>
                <w:rFonts w:ascii="Arial" w:hAnsi="Arial"/>
                <w:sz w:val="18"/>
                <w:highlight w:val="lightGray"/>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A53C063" w14:textId="77777777" w:rsidR="00CE252E" w:rsidRPr="00E57328" w:rsidRDefault="00CE252E" w:rsidP="00BC7348">
            <w:pPr>
              <w:keepNext/>
              <w:keepLines/>
              <w:spacing w:after="0"/>
              <w:jc w:val="center"/>
              <w:rPr>
                <w:rFonts w:ascii="Arial" w:hAnsi="Arial"/>
                <w:sz w:val="18"/>
                <w:highlight w:val="lightGray"/>
                <w:lang w:val="sv-SE"/>
              </w:rPr>
            </w:pPr>
            <w:r w:rsidRPr="00E57328">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0845D8"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6C4BEE"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A9C8D8"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8AE912"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-70</w:t>
            </w:r>
          </w:p>
        </w:tc>
      </w:tr>
      <w:tr w:rsidR="00CE252E" w:rsidRPr="00CE252E" w14:paraId="3ECDAFB0" w14:textId="77777777" w:rsidTr="00BC7348">
        <w:trPr>
          <w:jc w:val="center"/>
        </w:trPr>
        <w:tc>
          <w:tcPr>
            <w:tcW w:w="1033" w:type="dxa"/>
            <w:tcBorders>
              <w:left w:val="single" w:sz="4" w:space="0" w:color="auto"/>
              <w:right w:val="single" w:sz="6" w:space="0" w:color="auto"/>
            </w:tcBorders>
            <w:shd w:val="clear" w:color="auto" w:fill="auto"/>
            <w:vAlign w:val="center"/>
          </w:tcPr>
          <w:p w14:paraId="05986330" w14:textId="77777777" w:rsidR="00CE252E" w:rsidRPr="00E57328" w:rsidRDefault="00CE252E" w:rsidP="00BC7348">
            <w:pPr>
              <w:keepNext/>
              <w:keepLines/>
              <w:spacing w:after="0"/>
              <w:jc w:val="center"/>
              <w:rPr>
                <w:rFonts w:ascii="Arial" w:hAnsi="Arial"/>
                <w:sz w:val="18"/>
                <w:highlight w:val="lightGray"/>
              </w:rPr>
            </w:pPr>
          </w:p>
        </w:tc>
        <w:tc>
          <w:tcPr>
            <w:tcW w:w="1049" w:type="dxa"/>
            <w:tcBorders>
              <w:left w:val="single" w:sz="6" w:space="0" w:color="auto"/>
              <w:right w:val="single" w:sz="6" w:space="0" w:color="auto"/>
            </w:tcBorders>
            <w:shd w:val="clear" w:color="auto" w:fill="auto"/>
            <w:vAlign w:val="center"/>
          </w:tcPr>
          <w:p w14:paraId="4221DCBD" w14:textId="77777777" w:rsidR="00CE252E" w:rsidRPr="00E57328" w:rsidRDefault="00CE252E" w:rsidP="00BC7348">
            <w:pPr>
              <w:keepNext/>
              <w:keepLines/>
              <w:spacing w:after="0"/>
              <w:jc w:val="center"/>
              <w:rPr>
                <w:rFonts w:ascii="Arial" w:hAnsi="Arial"/>
                <w:sz w:val="18"/>
                <w:highlight w:val="lightGray"/>
              </w:rPr>
            </w:pPr>
          </w:p>
        </w:tc>
        <w:tc>
          <w:tcPr>
            <w:tcW w:w="807" w:type="dxa"/>
            <w:tcBorders>
              <w:left w:val="single" w:sz="6" w:space="0" w:color="auto"/>
              <w:right w:val="single" w:sz="6" w:space="0" w:color="auto"/>
            </w:tcBorders>
            <w:shd w:val="clear" w:color="auto" w:fill="auto"/>
            <w:vAlign w:val="center"/>
          </w:tcPr>
          <w:p w14:paraId="281E1042" w14:textId="77777777" w:rsidR="00CE252E" w:rsidRPr="00E57328" w:rsidRDefault="00CE252E" w:rsidP="00BC7348">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4628666" w14:textId="77777777" w:rsidR="00CE252E" w:rsidRPr="00E57328" w:rsidDel="00836998" w:rsidRDefault="00CE252E" w:rsidP="00BC7348">
            <w:pPr>
              <w:keepNext/>
              <w:keepLines/>
              <w:spacing w:after="0"/>
              <w:jc w:val="center"/>
              <w:rPr>
                <w:rFonts w:ascii="Arial" w:hAnsi="Arial"/>
                <w:sz w:val="18"/>
                <w:highlight w:val="lightGray"/>
                <w:lang w:val="sv-SE"/>
              </w:rPr>
            </w:pPr>
            <w:r w:rsidRPr="00E57328">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CAC966"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9D3FCB" w14:textId="77777777" w:rsidR="00CE252E" w:rsidRPr="00E57328" w:rsidRDefault="00CE252E" w:rsidP="00BC7348">
            <w:pPr>
              <w:keepNext/>
              <w:keepLines/>
              <w:spacing w:after="0"/>
              <w:jc w:val="center"/>
              <w:rPr>
                <w:rFonts w:ascii="Arial" w:hAnsi="Arial"/>
                <w:sz w:val="18"/>
                <w:highlight w:val="lightGray"/>
                <w:lang w:val="sv-SE"/>
              </w:rPr>
            </w:pPr>
            <w:r w:rsidRPr="00E57328">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A544C1"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4BA38A"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-70</w:t>
            </w:r>
          </w:p>
        </w:tc>
      </w:tr>
      <w:tr w:rsidR="00CE252E" w:rsidRPr="00CE252E" w14:paraId="4A593B6E" w14:textId="77777777" w:rsidTr="00BC7348">
        <w:trPr>
          <w:jc w:val="center"/>
        </w:trPr>
        <w:tc>
          <w:tcPr>
            <w:tcW w:w="1033" w:type="dxa"/>
            <w:tcBorders>
              <w:left w:val="single" w:sz="4" w:space="0" w:color="auto"/>
              <w:right w:val="single" w:sz="6" w:space="0" w:color="auto"/>
            </w:tcBorders>
            <w:shd w:val="clear" w:color="auto" w:fill="auto"/>
            <w:vAlign w:val="center"/>
          </w:tcPr>
          <w:p w14:paraId="73D9C282" w14:textId="77777777" w:rsidR="00CE252E" w:rsidRPr="00E57328" w:rsidRDefault="00CE252E" w:rsidP="00BC7348">
            <w:pPr>
              <w:keepNext/>
              <w:keepLines/>
              <w:spacing w:after="0"/>
              <w:jc w:val="center"/>
              <w:rPr>
                <w:rFonts w:ascii="Arial" w:hAnsi="Arial"/>
                <w:sz w:val="18"/>
                <w:highlight w:val="lightGray"/>
              </w:rPr>
            </w:pPr>
          </w:p>
        </w:tc>
        <w:tc>
          <w:tcPr>
            <w:tcW w:w="1049" w:type="dxa"/>
            <w:tcBorders>
              <w:left w:val="single" w:sz="6" w:space="0" w:color="auto"/>
              <w:right w:val="single" w:sz="6" w:space="0" w:color="auto"/>
            </w:tcBorders>
            <w:shd w:val="clear" w:color="auto" w:fill="auto"/>
            <w:vAlign w:val="center"/>
          </w:tcPr>
          <w:p w14:paraId="0407F1B0" w14:textId="77777777" w:rsidR="00CE252E" w:rsidRPr="00E57328" w:rsidRDefault="00CE252E" w:rsidP="00BC7348">
            <w:pPr>
              <w:keepNext/>
              <w:keepLines/>
              <w:spacing w:after="0"/>
              <w:jc w:val="center"/>
              <w:rPr>
                <w:rFonts w:ascii="Arial" w:hAnsi="Arial"/>
                <w:sz w:val="18"/>
                <w:highlight w:val="lightGray"/>
              </w:rPr>
            </w:pPr>
          </w:p>
        </w:tc>
        <w:tc>
          <w:tcPr>
            <w:tcW w:w="807" w:type="dxa"/>
            <w:tcBorders>
              <w:left w:val="single" w:sz="6" w:space="0" w:color="auto"/>
              <w:right w:val="single" w:sz="6" w:space="0" w:color="auto"/>
            </w:tcBorders>
            <w:shd w:val="clear" w:color="auto" w:fill="auto"/>
            <w:vAlign w:val="center"/>
          </w:tcPr>
          <w:p w14:paraId="3FCF952D" w14:textId="77777777" w:rsidR="00CE252E" w:rsidRPr="00E57328" w:rsidRDefault="00CE252E" w:rsidP="00BC7348">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9AA795" w14:textId="77777777" w:rsidR="00CE252E" w:rsidRPr="00E57328" w:rsidRDefault="00CE252E" w:rsidP="00BC7348">
            <w:pPr>
              <w:keepNext/>
              <w:keepLines/>
              <w:spacing w:after="0"/>
              <w:jc w:val="center"/>
              <w:rPr>
                <w:rFonts w:ascii="Arial" w:hAnsi="Arial"/>
                <w:sz w:val="18"/>
                <w:highlight w:val="lightGray"/>
                <w:lang w:val="sv-SE"/>
              </w:rPr>
            </w:pPr>
            <w:r w:rsidRPr="00E57328">
              <w:rPr>
                <w:rFonts w:ascii="Arial"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1BB680"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352F42"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62B9E4"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821B2B"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-70</w:t>
            </w:r>
          </w:p>
        </w:tc>
      </w:tr>
      <w:tr w:rsidR="00CE252E" w:rsidRPr="00CE252E" w14:paraId="5F0F8724" w14:textId="77777777" w:rsidTr="00BC7348">
        <w:trPr>
          <w:jc w:val="center"/>
        </w:trPr>
        <w:tc>
          <w:tcPr>
            <w:tcW w:w="1033" w:type="dxa"/>
            <w:tcBorders>
              <w:left w:val="single" w:sz="4" w:space="0" w:color="auto"/>
              <w:right w:val="single" w:sz="6" w:space="0" w:color="auto"/>
            </w:tcBorders>
            <w:shd w:val="clear" w:color="auto" w:fill="auto"/>
            <w:vAlign w:val="center"/>
          </w:tcPr>
          <w:p w14:paraId="5C49B9B6" w14:textId="77777777" w:rsidR="00CE252E" w:rsidRPr="00E57328" w:rsidRDefault="00CE252E" w:rsidP="00BC7348">
            <w:pPr>
              <w:keepNext/>
              <w:keepLines/>
              <w:spacing w:after="0"/>
              <w:jc w:val="center"/>
              <w:rPr>
                <w:rFonts w:ascii="Arial" w:hAnsi="Arial"/>
                <w:sz w:val="18"/>
                <w:highlight w:val="lightGray"/>
              </w:rPr>
            </w:pPr>
          </w:p>
        </w:tc>
        <w:tc>
          <w:tcPr>
            <w:tcW w:w="1049" w:type="dxa"/>
            <w:tcBorders>
              <w:left w:val="single" w:sz="6" w:space="0" w:color="auto"/>
              <w:right w:val="single" w:sz="6" w:space="0" w:color="auto"/>
            </w:tcBorders>
            <w:shd w:val="clear" w:color="auto" w:fill="auto"/>
            <w:vAlign w:val="center"/>
          </w:tcPr>
          <w:p w14:paraId="1366514A" w14:textId="77777777" w:rsidR="00CE252E" w:rsidRPr="00E57328" w:rsidRDefault="00CE252E" w:rsidP="00BC7348">
            <w:pPr>
              <w:keepNext/>
              <w:keepLines/>
              <w:spacing w:after="0"/>
              <w:jc w:val="center"/>
              <w:rPr>
                <w:rFonts w:ascii="Arial" w:hAnsi="Arial"/>
                <w:sz w:val="18"/>
                <w:highlight w:val="lightGray"/>
              </w:rPr>
            </w:pPr>
          </w:p>
        </w:tc>
        <w:tc>
          <w:tcPr>
            <w:tcW w:w="807" w:type="dxa"/>
            <w:tcBorders>
              <w:left w:val="single" w:sz="6" w:space="0" w:color="auto"/>
              <w:right w:val="single" w:sz="6" w:space="0" w:color="auto"/>
            </w:tcBorders>
            <w:shd w:val="clear" w:color="auto" w:fill="auto"/>
            <w:vAlign w:val="center"/>
          </w:tcPr>
          <w:p w14:paraId="57493303" w14:textId="77777777" w:rsidR="00CE252E" w:rsidRPr="00E57328" w:rsidRDefault="00CE252E" w:rsidP="00BC7348">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E36DD99" w14:textId="77777777" w:rsidR="00CE252E" w:rsidRPr="00E57328" w:rsidDel="00836998" w:rsidRDefault="00CE252E" w:rsidP="00BC7348">
            <w:pPr>
              <w:keepNext/>
              <w:keepLines/>
              <w:spacing w:after="0"/>
              <w:jc w:val="center"/>
              <w:rPr>
                <w:rFonts w:ascii="Arial" w:hAnsi="Arial"/>
                <w:sz w:val="18"/>
                <w:highlight w:val="lightGray"/>
                <w:lang w:eastAsia="zh-CN"/>
              </w:rPr>
            </w:pPr>
            <w:r w:rsidRPr="00E57328">
              <w:rPr>
                <w:rFonts w:ascii="Arial" w:hAnsi="Arial"/>
                <w:sz w:val="18"/>
                <w:highlight w:val="lightGray"/>
                <w:lang w:eastAsia="zh-CN"/>
              </w:rPr>
              <w:t>NR</w:t>
            </w:r>
            <w:r w:rsidRPr="00E57328">
              <w:rPr>
                <w:rFonts w:ascii="Arial" w:hAnsi="Arial"/>
                <w:sz w:val="18"/>
                <w:highlight w:val="lightGray"/>
              </w:rPr>
              <w:t>_</w:t>
            </w:r>
            <w:r w:rsidRPr="00E57328">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DFF274"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6504A2" w14:textId="77777777" w:rsidR="00CE252E" w:rsidRPr="00E57328" w:rsidRDefault="00CE252E" w:rsidP="00BC7348">
            <w:pPr>
              <w:keepNext/>
              <w:keepLines/>
              <w:spacing w:after="0"/>
              <w:jc w:val="center"/>
              <w:rPr>
                <w:rFonts w:ascii="Arial" w:hAnsi="Arial" w:cs="Arial"/>
                <w:sz w:val="18"/>
                <w:highlight w:val="lightGray"/>
                <w:lang w:val="sv-SE"/>
              </w:rPr>
            </w:pPr>
            <w:r w:rsidRPr="00E57328">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6FB969"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289CAF"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-70</w:t>
            </w:r>
          </w:p>
        </w:tc>
      </w:tr>
      <w:tr w:rsidR="00CE252E" w:rsidRPr="00CE252E" w14:paraId="508D0F81" w14:textId="77777777" w:rsidTr="00BC7348">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71C0584D" w14:textId="77777777" w:rsidR="00CE252E" w:rsidRPr="00E57328" w:rsidRDefault="00CE252E" w:rsidP="00BC7348">
            <w:pPr>
              <w:keepNext/>
              <w:keepLines/>
              <w:spacing w:after="0"/>
              <w:jc w:val="center"/>
              <w:rPr>
                <w:rFonts w:ascii="Arial" w:hAnsi="Arial"/>
                <w:sz w:val="18"/>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7B087536" w14:textId="77777777" w:rsidR="00CE252E" w:rsidRPr="00E57328" w:rsidRDefault="00CE252E" w:rsidP="00BC7348">
            <w:pPr>
              <w:keepNext/>
              <w:keepLines/>
              <w:spacing w:after="0"/>
              <w:jc w:val="center"/>
              <w:rPr>
                <w:rFonts w:ascii="Arial" w:hAnsi="Arial"/>
                <w:sz w:val="18"/>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0E85808C" w14:textId="77777777" w:rsidR="00CE252E" w:rsidRPr="00E57328" w:rsidRDefault="00CE252E" w:rsidP="00BC7348">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A12BF0" w14:textId="77777777" w:rsidR="00CE252E" w:rsidRPr="00E57328" w:rsidRDefault="00CE252E" w:rsidP="00BC7348">
            <w:pPr>
              <w:keepNext/>
              <w:keepLines/>
              <w:spacing w:after="0"/>
              <w:jc w:val="center"/>
              <w:rPr>
                <w:rFonts w:ascii="Arial" w:hAnsi="Arial"/>
                <w:sz w:val="18"/>
                <w:highlight w:val="lightGray"/>
                <w:lang w:eastAsia="zh-CN"/>
              </w:rPr>
            </w:pPr>
            <w:r w:rsidRPr="00E57328">
              <w:rPr>
                <w:rFonts w:ascii="Arial" w:hAnsi="Arial"/>
                <w:sz w:val="18"/>
                <w:highlight w:val="lightGray"/>
                <w:lang w:eastAsia="zh-CN"/>
              </w:rPr>
              <w:t>NR</w:t>
            </w:r>
            <w:r w:rsidRPr="00E57328">
              <w:rPr>
                <w:rFonts w:ascii="Arial" w:hAnsi="Arial"/>
                <w:sz w:val="18"/>
                <w:highlight w:val="lightGray"/>
              </w:rPr>
              <w:t>_</w:t>
            </w:r>
            <w:r w:rsidRPr="00E57328">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1F6F0D"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F42FE6" w14:textId="77777777" w:rsidR="00CE252E" w:rsidRPr="00E57328" w:rsidRDefault="00CE252E" w:rsidP="00BC7348">
            <w:pPr>
              <w:keepNext/>
              <w:keepLines/>
              <w:spacing w:after="0"/>
              <w:jc w:val="center"/>
              <w:rPr>
                <w:rFonts w:ascii="Arial" w:hAnsi="Arial" w:cs="Arial"/>
                <w:sz w:val="18"/>
                <w:highlight w:val="lightGray"/>
                <w:lang w:val="sv-SE"/>
              </w:rPr>
            </w:pPr>
            <w:r w:rsidRPr="00E57328">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DE4CDF"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7B0FA"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-70</w:t>
            </w:r>
          </w:p>
        </w:tc>
      </w:tr>
      <w:tr w:rsidR="00CE252E" w:rsidRPr="00CE252E" w14:paraId="1B03AA20" w14:textId="77777777" w:rsidTr="00BC7348">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4E98B9E8"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sym w:font="Symbol" w:char="F0B1"/>
            </w:r>
            <w:r w:rsidRPr="00E57328">
              <w:rPr>
                <w:rFonts w:ascii="Arial" w:hAnsi="Arial"/>
                <w:sz w:val="18"/>
                <w:highlight w:val="lightGray"/>
              </w:rP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5420C9C1"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sym w:font="Symbol" w:char="F0B1"/>
            </w:r>
            <w:r w:rsidRPr="00E57328">
              <w:rPr>
                <w:rFonts w:ascii="Arial" w:hAnsi="Arial"/>
                <w:sz w:val="18"/>
                <w:highlight w:val="lightGray"/>
              </w:rPr>
              <w:t>12.5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8E8CE1A"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sym w:font="Symbol" w:char="F0B3"/>
            </w:r>
            <w:r w:rsidRPr="00E57328">
              <w:rPr>
                <w:rFonts w:ascii="Arial" w:hAnsi="Arial"/>
                <w:sz w:val="18"/>
                <w:highlight w:val="lightGray"/>
              </w:rPr>
              <w:t>-</w:t>
            </w:r>
            <w:r w:rsidRPr="00E57328">
              <w:rPr>
                <w:rFonts w:ascii="Arial" w:hAnsi="Arial"/>
                <w:sz w:val="18"/>
                <w:highlight w:val="lightGray"/>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6377EE1"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 xml:space="preserve">NR_FDD_FR1_A, NR_TDD_FR1_A, </w:t>
            </w:r>
          </w:p>
          <w:p w14:paraId="7A0B69DB"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NR_SDL_FR1_A, NR_FDD_FR1_B, NR_TDD_FR1_C, NR_FDD_FR1_D, NR_TDD_FR1_D, NR_FDD_FR1_E, NR_TDD_FR1_E, NR_FDD_FR1_F,</w:t>
            </w:r>
          </w:p>
          <w:p w14:paraId="22E8FAE2" w14:textId="77777777" w:rsidR="00CE252E" w:rsidRPr="00E57328" w:rsidRDefault="00CE252E" w:rsidP="00BC7348">
            <w:pPr>
              <w:keepNext/>
              <w:keepLines/>
              <w:spacing w:after="0"/>
              <w:jc w:val="center"/>
              <w:rPr>
                <w:rFonts w:ascii="Arial" w:hAnsi="Arial"/>
                <w:sz w:val="18"/>
                <w:highlight w:val="lightGray"/>
                <w:lang w:val="sv-FI" w:eastAsia="zh-CN"/>
              </w:rPr>
            </w:pPr>
            <w:r w:rsidRPr="00E57328">
              <w:rPr>
                <w:rFonts w:ascii="Arial"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ED818C"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8FC2B5" w14:textId="77777777" w:rsidR="00CE252E" w:rsidRPr="00E57328" w:rsidRDefault="00CE252E" w:rsidP="00BC7348">
            <w:pPr>
              <w:keepNext/>
              <w:keepLines/>
              <w:spacing w:after="0"/>
              <w:jc w:val="center"/>
              <w:rPr>
                <w:rFonts w:ascii="Arial" w:hAnsi="Arial" w:cs="Arial"/>
                <w:sz w:val="18"/>
                <w:highlight w:val="lightGray"/>
              </w:rPr>
            </w:pPr>
            <w:r w:rsidRPr="00E57328">
              <w:rPr>
                <w:rFonts w:ascii="Arial"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2D7458"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D51E99" w14:textId="77777777" w:rsidR="00CE252E" w:rsidRPr="00E57328" w:rsidRDefault="00CE252E" w:rsidP="00BC7348">
            <w:pPr>
              <w:keepNext/>
              <w:keepLines/>
              <w:spacing w:after="0"/>
              <w:jc w:val="center"/>
              <w:rPr>
                <w:rFonts w:ascii="Arial" w:hAnsi="Arial"/>
                <w:sz w:val="18"/>
                <w:highlight w:val="lightGray"/>
              </w:rPr>
            </w:pPr>
            <w:r w:rsidRPr="00E57328">
              <w:rPr>
                <w:rFonts w:ascii="Arial" w:hAnsi="Arial"/>
                <w:sz w:val="18"/>
                <w:highlight w:val="lightGray"/>
              </w:rPr>
              <w:t>-50</w:t>
            </w:r>
          </w:p>
        </w:tc>
      </w:tr>
      <w:tr w:rsidR="00CE252E" w:rsidRPr="00B63FA2" w14:paraId="08F93382" w14:textId="77777777" w:rsidTr="00BC734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A25F98" w14:textId="77777777" w:rsidR="00CE252E" w:rsidRPr="00E57328" w:rsidRDefault="00CE252E" w:rsidP="00BC7348">
            <w:pPr>
              <w:keepNext/>
              <w:keepLines/>
              <w:spacing w:after="0"/>
              <w:ind w:left="851" w:hanging="851"/>
              <w:rPr>
                <w:rFonts w:ascii="Arial" w:hAnsi="Arial"/>
                <w:sz w:val="18"/>
                <w:highlight w:val="lightGray"/>
              </w:rPr>
            </w:pPr>
            <w:r w:rsidRPr="00E57328">
              <w:rPr>
                <w:rFonts w:ascii="Arial" w:hAnsi="Arial"/>
                <w:sz w:val="18"/>
                <w:highlight w:val="lightGray"/>
              </w:rPr>
              <w:t>NOTE 1:</w:t>
            </w:r>
            <w:r w:rsidRPr="00E57328">
              <w:rPr>
                <w:rFonts w:ascii="Arial" w:hAnsi="Arial"/>
                <w:sz w:val="18"/>
                <w:highlight w:val="lightGray"/>
              </w:rPr>
              <w:tab/>
              <w:t>Io is assumed to have constant EPRE across the bandwidth.</w:t>
            </w:r>
          </w:p>
          <w:p w14:paraId="4E3A3F7B" w14:textId="77777777" w:rsidR="00CE252E" w:rsidRPr="00E57328" w:rsidRDefault="00CE252E" w:rsidP="00BC7348">
            <w:pPr>
              <w:keepNext/>
              <w:keepLines/>
              <w:spacing w:after="0"/>
              <w:ind w:left="851" w:hanging="851"/>
              <w:rPr>
                <w:rFonts w:ascii="Arial" w:hAnsi="Arial"/>
                <w:sz w:val="18"/>
                <w:highlight w:val="lightGray"/>
              </w:rPr>
            </w:pPr>
            <w:r w:rsidRPr="00E57328">
              <w:rPr>
                <w:rFonts w:ascii="Arial" w:hAnsi="Arial"/>
                <w:sz w:val="18"/>
                <w:highlight w:val="lightGray"/>
              </w:rPr>
              <w:t>NOTE 2:</w:t>
            </w:r>
            <w:r w:rsidRPr="00E57328">
              <w:rPr>
                <w:rFonts w:ascii="Arial" w:hAnsi="Arial"/>
                <w:sz w:val="18"/>
                <w:highlight w:val="lightGray"/>
              </w:rPr>
              <w:tab/>
              <w:t>Void</w:t>
            </w:r>
          </w:p>
          <w:p w14:paraId="2BA235DD" w14:textId="77777777" w:rsidR="00CE252E" w:rsidRPr="00B63FA2" w:rsidRDefault="00CE252E" w:rsidP="00BC7348">
            <w:pPr>
              <w:keepNext/>
              <w:keepLines/>
              <w:spacing w:after="0"/>
              <w:ind w:left="851" w:hanging="851"/>
              <w:rPr>
                <w:rFonts w:ascii="Arial" w:hAnsi="Arial"/>
                <w:sz w:val="18"/>
              </w:rPr>
            </w:pPr>
            <w:r w:rsidRPr="00E57328">
              <w:rPr>
                <w:rFonts w:ascii="Arial" w:hAnsi="Arial"/>
                <w:sz w:val="18"/>
                <w:highlight w:val="lightGray"/>
              </w:rPr>
              <w:t>NOTE 3:</w:t>
            </w:r>
            <w:r w:rsidRPr="00E57328">
              <w:rPr>
                <w:rFonts w:ascii="Arial" w:hAnsi="Arial"/>
                <w:sz w:val="18"/>
                <w:highlight w:val="lightGray"/>
              </w:rPr>
              <w:tab/>
              <w:t>NR operating band groups in FR1 are as defined in clause 3.5.2.</w:t>
            </w:r>
          </w:p>
        </w:tc>
      </w:tr>
    </w:tbl>
    <w:p w14:paraId="3DDE8512" w14:textId="01FB1529" w:rsidR="00C11962" w:rsidRDefault="00C11962" w:rsidP="00DC4CEE">
      <w:pPr>
        <w:overflowPunct/>
        <w:jc w:val="both"/>
        <w:textAlignment w:val="auto"/>
        <w:rPr>
          <w:rFonts w:ascii="Arial" w:eastAsia="SimSun" w:hAnsi="Arial"/>
        </w:rPr>
      </w:pPr>
    </w:p>
    <w:p w14:paraId="18676D76" w14:textId="59F2303D" w:rsidR="00280BD7" w:rsidRDefault="00280BD7" w:rsidP="00DC4CEE">
      <w:pPr>
        <w:overflowPunct/>
        <w:jc w:val="both"/>
        <w:textAlignment w:val="auto"/>
        <w:rPr>
          <w:rFonts w:ascii="Arial" w:eastAsia="SimSun" w:hAnsi="Arial"/>
        </w:rPr>
      </w:pPr>
      <w:r>
        <w:rPr>
          <w:rFonts w:ascii="Arial" w:eastAsia="SimSun" w:hAnsi="Arial"/>
        </w:rPr>
        <w:t>…</w:t>
      </w:r>
    </w:p>
    <w:p w14:paraId="73CB8DDC" w14:textId="77777777" w:rsidR="00280BD7" w:rsidRPr="00E57328" w:rsidRDefault="00280BD7" w:rsidP="00280BD7">
      <w:pPr>
        <w:pStyle w:val="Heading3"/>
        <w:rPr>
          <w:highlight w:val="lightGray"/>
        </w:rPr>
      </w:pPr>
      <w:r w:rsidRPr="00E57328">
        <w:rPr>
          <w:highlight w:val="lightGray"/>
          <w:lang w:val="en-US"/>
        </w:rPr>
        <w:t>10.1.6</w:t>
      </w:r>
      <w:r w:rsidRPr="00E57328">
        <w:rPr>
          <w:highlight w:val="lightGray"/>
          <w:lang w:val="en-US" w:eastAsia="ko-KR"/>
        </w:rPr>
        <w:t xml:space="preserve"> </w:t>
      </w:r>
      <w:r w:rsidRPr="00E57328">
        <w:rPr>
          <w:highlight w:val="lightGray"/>
        </w:rPr>
        <w:t>RSRP Measurement Report Mapping</w:t>
      </w:r>
    </w:p>
    <w:p w14:paraId="630E28F5" w14:textId="77777777" w:rsidR="00280BD7" w:rsidRPr="00E57328" w:rsidRDefault="00280BD7" w:rsidP="00280BD7">
      <w:pPr>
        <w:rPr>
          <w:rFonts w:cs="v4.2.0"/>
          <w:highlight w:val="lightGray"/>
        </w:rPr>
      </w:pPr>
      <w:r w:rsidRPr="00E57328">
        <w:rPr>
          <w:rFonts w:cs="v4.2.0"/>
          <w:highlight w:val="lightGray"/>
        </w:rPr>
        <w:t>he reporting range of SS-RSRP and CSI-RSRP for L3 reporting is defined from -1</w:t>
      </w:r>
      <w:r w:rsidRPr="00E57328">
        <w:rPr>
          <w:rFonts w:cs="v4.2.0"/>
          <w:highlight w:val="lightGray"/>
          <w:lang w:eastAsia="zh-CN"/>
        </w:rPr>
        <w:t>56</w:t>
      </w:r>
      <w:r w:rsidRPr="00E57328">
        <w:rPr>
          <w:rFonts w:cs="v4.2.0"/>
          <w:highlight w:val="lightGray"/>
        </w:rPr>
        <w:t xml:space="preserve"> dBm to -31 dBm with 1 dB resolution. The reporting range of SS-RSRP and CSI-RSRP for L1 reporting is defined from -140 to -44 dBm with 1 dB resolution.</w:t>
      </w:r>
    </w:p>
    <w:p w14:paraId="3146188B" w14:textId="77777777" w:rsidR="00280BD7" w:rsidRPr="00E57328" w:rsidRDefault="00280BD7" w:rsidP="00280BD7">
      <w:pPr>
        <w:rPr>
          <w:rFonts w:cs="v4.2.0"/>
          <w:highlight w:val="lightGray"/>
        </w:rPr>
      </w:pPr>
      <w:r w:rsidRPr="00E57328">
        <w:rPr>
          <w:rFonts w:cs="v4.2.0"/>
          <w:highlight w:val="lightGray"/>
        </w:rPr>
        <w:t>The mapping of measured quantity is defined in Table 10.1.6.1-1. The range in the signalling may be larger than the guaranteed accuracy range.</w:t>
      </w:r>
    </w:p>
    <w:p w14:paraId="692868A8" w14:textId="77777777" w:rsidR="00280BD7" w:rsidRPr="00E57328" w:rsidRDefault="00280BD7" w:rsidP="00280BD7">
      <w:pPr>
        <w:rPr>
          <w:rFonts w:cs="v4.2.0"/>
          <w:highlight w:val="lightGray"/>
        </w:rPr>
      </w:pPr>
      <w:r w:rsidRPr="00E57328">
        <w:rPr>
          <w:rFonts w:cs="v4.2.0"/>
          <w:highlight w:val="lightGray"/>
        </w:rPr>
        <w:t xml:space="preserve">The reporting range of differential SS-RSRP and CSI-RSRP for L1 reporting </w:t>
      </w:r>
      <w:r w:rsidRPr="00E57328">
        <w:rPr>
          <w:rFonts w:cs="v4.2.0" w:hint="eastAsia"/>
          <w:highlight w:val="lightGray"/>
          <w:lang w:eastAsia="zh-CN"/>
        </w:rPr>
        <w:t xml:space="preserve">and L3 reporting </w:t>
      </w:r>
      <w:r w:rsidRPr="00E57328">
        <w:rPr>
          <w:rFonts w:cs="v4.2.0"/>
          <w:highlight w:val="lightGray"/>
        </w:rPr>
        <w:t xml:space="preserve">is defined from 0 </w:t>
      </w:r>
      <w:r w:rsidRPr="00E57328">
        <w:rPr>
          <w:rFonts w:cs="v4.2.0" w:hint="eastAsia"/>
          <w:highlight w:val="lightGray"/>
          <w:lang w:eastAsia="zh-CN"/>
        </w:rPr>
        <w:t>dB</w:t>
      </w:r>
      <w:r w:rsidRPr="00E57328">
        <w:rPr>
          <w:rFonts w:cs="v4.2.0"/>
          <w:highlight w:val="lightGray"/>
        </w:rPr>
        <w:t xml:space="preserve"> to -30 dB with 2 dB resolution.</w:t>
      </w:r>
    </w:p>
    <w:p w14:paraId="4E43DEE8" w14:textId="77777777" w:rsidR="00280BD7" w:rsidRPr="00E57328" w:rsidRDefault="00280BD7" w:rsidP="00280BD7">
      <w:pPr>
        <w:rPr>
          <w:rFonts w:cs="v4.2.0"/>
          <w:highlight w:val="lightGray"/>
        </w:rPr>
      </w:pPr>
      <w:r w:rsidRPr="00E57328">
        <w:rPr>
          <w:rFonts w:cs="v4.2.0"/>
          <w:highlight w:val="lightGray"/>
        </w:rPr>
        <w:t>The mapping of measured quantity is defined in Table 10.1.6.1-2. The range in the signalling may be larger than the guaranteed accuracy range.</w:t>
      </w:r>
    </w:p>
    <w:p w14:paraId="1CCB3703" w14:textId="77777777" w:rsidR="00280BD7" w:rsidRPr="00E57328" w:rsidRDefault="00280BD7" w:rsidP="00280BD7">
      <w:pPr>
        <w:pStyle w:val="TH"/>
        <w:rPr>
          <w:highlight w:val="lightGray"/>
        </w:rPr>
      </w:pPr>
      <w:r w:rsidRPr="00E57328">
        <w:rPr>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280BD7" w:rsidRPr="00280BD7" w14:paraId="79BB0D13" w14:textId="77777777" w:rsidTr="00BC7348">
        <w:trPr>
          <w:trHeight w:val="300"/>
          <w:jc w:val="center"/>
        </w:trPr>
        <w:tc>
          <w:tcPr>
            <w:tcW w:w="1640" w:type="dxa"/>
            <w:shd w:val="clear" w:color="auto" w:fill="auto"/>
            <w:noWrap/>
            <w:hideMark/>
          </w:tcPr>
          <w:p w14:paraId="3B0A2191" w14:textId="77777777" w:rsidR="00280BD7" w:rsidRPr="00E57328" w:rsidRDefault="00280BD7" w:rsidP="00BC7348">
            <w:pPr>
              <w:pStyle w:val="TAH"/>
              <w:rPr>
                <w:highlight w:val="lightGray"/>
                <w:lang w:eastAsia="ko-KR"/>
              </w:rPr>
            </w:pPr>
            <w:r w:rsidRPr="00E57328">
              <w:rPr>
                <w:highlight w:val="lightGray"/>
                <w:lang w:eastAsia="ko-KR"/>
              </w:rPr>
              <w:t>Reported value</w:t>
            </w:r>
          </w:p>
        </w:tc>
        <w:tc>
          <w:tcPr>
            <w:tcW w:w="2154" w:type="dxa"/>
            <w:shd w:val="clear" w:color="auto" w:fill="auto"/>
            <w:noWrap/>
            <w:hideMark/>
          </w:tcPr>
          <w:p w14:paraId="0EB6895A" w14:textId="77777777" w:rsidR="00280BD7" w:rsidRPr="00E57328" w:rsidRDefault="00280BD7" w:rsidP="00BC7348">
            <w:pPr>
              <w:pStyle w:val="TAH"/>
              <w:rPr>
                <w:highlight w:val="lightGray"/>
                <w:lang w:eastAsia="ko-KR"/>
              </w:rPr>
            </w:pPr>
            <w:r w:rsidRPr="00E57328">
              <w:rPr>
                <w:highlight w:val="lightGray"/>
                <w:lang w:eastAsia="ko-KR"/>
              </w:rPr>
              <w:t>Measured quantity value (L3 SS-RSRP</w:t>
            </w:r>
            <w:r w:rsidRPr="00E57328">
              <w:rPr>
                <w:rFonts w:hint="eastAsia"/>
                <w:highlight w:val="lightGray"/>
                <w:lang w:eastAsia="zh-CN"/>
              </w:rPr>
              <w:t xml:space="preserve"> and CSI-RSRP</w:t>
            </w:r>
            <w:r w:rsidRPr="00E57328">
              <w:rPr>
                <w:highlight w:val="lightGray"/>
                <w:lang w:eastAsia="ko-KR"/>
              </w:rPr>
              <w:t>)</w:t>
            </w:r>
          </w:p>
        </w:tc>
        <w:tc>
          <w:tcPr>
            <w:tcW w:w="2268" w:type="dxa"/>
          </w:tcPr>
          <w:p w14:paraId="0BBFF4BA" w14:textId="77777777" w:rsidR="00280BD7" w:rsidRPr="00E57328" w:rsidRDefault="00280BD7" w:rsidP="00BC7348">
            <w:pPr>
              <w:pStyle w:val="TAH"/>
              <w:rPr>
                <w:highlight w:val="lightGray"/>
                <w:lang w:eastAsia="ko-KR"/>
              </w:rPr>
            </w:pPr>
            <w:r w:rsidRPr="00E57328">
              <w:rPr>
                <w:highlight w:val="lightGray"/>
                <w:lang w:eastAsia="ko-KR"/>
              </w:rPr>
              <w:t>Measured quantity value (L1 SS-RSRP and CSI-RSRP)</w:t>
            </w:r>
          </w:p>
        </w:tc>
        <w:tc>
          <w:tcPr>
            <w:tcW w:w="710" w:type="dxa"/>
            <w:shd w:val="clear" w:color="auto" w:fill="auto"/>
            <w:noWrap/>
            <w:hideMark/>
          </w:tcPr>
          <w:p w14:paraId="5E1C2B6E" w14:textId="77777777" w:rsidR="00280BD7" w:rsidRPr="00E57328" w:rsidRDefault="00280BD7" w:rsidP="00BC7348">
            <w:pPr>
              <w:pStyle w:val="TAH"/>
              <w:rPr>
                <w:highlight w:val="lightGray"/>
                <w:lang w:eastAsia="ko-KR"/>
              </w:rPr>
            </w:pPr>
            <w:r w:rsidRPr="00E57328">
              <w:rPr>
                <w:highlight w:val="lightGray"/>
                <w:lang w:eastAsia="ko-KR"/>
              </w:rPr>
              <w:t>Unit</w:t>
            </w:r>
          </w:p>
        </w:tc>
      </w:tr>
      <w:tr w:rsidR="00280BD7" w:rsidRPr="00280BD7" w14:paraId="739270E1" w14:textId="77777777" w:rsidTr="00BC7348">
        <w:trPr>
          <w:trHeight w:val="300"/>
          <w:jc w:val="center"/>
        </w:trPr>
        <w:tc>
          <w:tcPr>
            <w:tcW w:w="1640" w:type="dxa"/>
            <w:shd w:val="clear" w:color="auto" w:fill="auto"/>
            <w:noWrap/>
            <w:hideMark/>
          </w:tcPr>
          <w:p w14:paraId="17F1843F" w14:textId="77777777" w:rsidR="00280BD7" w:rsidRPr="00E57328" w:rsidRDefault="00280BD7" w:rsidP="00BC7348">
            <w:pPr>
              <w:pStyle w:val="TAL"/>
              <w:rPr>
                <w:highlight w:val="lightGray"/>
                <w:lang w:eastAsia="ko-KR"/>
              </w:rPr>
            </w:pPr>
            <w:r w:rsidRPr="00E57328">
              <w:rPr>
                <w:highlight w:val="lightGray"/>
                <w:lang w:eastAsia="ko-KR"/>
              </w:rPr>
              <w:t>RSRP_0</w:t>
            </w:r>
          </w:p>
        </w:tc>
        <w:tc>
          <w:tcPr>
            <w:tcW w:w="2154" w:type="dxa"/>
            <w:shd w:val="clear" w:color="auto" w:fill="auto"/>
            <w:noWrap/>
            <w:hideMark/>
          </w:tcPr>
          <w:p w14:paraId="276B1F8F" w14:textId="77777777" w:rsidR="00280BD7" w:rsidRPr="00E57328" w:rsidRDefault="00280BD7" w:rsidP="00BC7348">
            <w:pPr>
              <w:pStyle w:val="TAL"/>
              <w:rPr>
                <w:highlight w:val="lightGray"/>
                <w:lang w:eastAsia="ko-KR"/>
              </w:rPr>
            </w:pPr>
            <w:r w:rsidRPr="00E57328">
              <w:rPr>
                <w:highlight w:val="lightGray"/>
                <w:lang w:eastAsia="ko-KR"/>
              </w:rPr>
              <w:t>RSRP&lt;-156</w:t>
            </w:r>
          </w:p>
        </w:tc>
        <w:tc>
          <w:tcPr>
            <w:tcW w:w="2268" w:type="dxa"/>
          </w:tcPr>
          <w:p w14:paraId="53A66D0A"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32B20C66"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766B0BC7" w14:textId="77777777" w:rsidTr="00BC7348">
        <w:trPr>
          <w:trHeight w:val="300"/>
          <w:jc w:val="center"/>
        </w:trPr>
        <w:tc>
          <w:tcPr>
            <w:tcW w:w="1640" w:type="dxa"/>
            <w:shd w:val="clear" w:color="auto" w:fill="auto"/>
            <w:noWrap/>
            <w:hideMark/>
          </w:tcPr>
          <w:p w14:paraId="5401610C" w14:textId="77777777" w:rsidR="00280BD7" w:rsidRPr="00E57328" w:rsidRDefault="00280BD7" w:rsidP="00BC7348">
            <w:pPr>
              <w:pStyle w:val="TAL"/>
              <w:rPr>
                <w:highlight w:val="lightGray"/>
                <w:lang w:eastAsia="ko-KR"/>
              </w:rPr>
            </w:pPr>
            <w:r w:rsidRPr="00E57328">
              <w:rPr>
                <w:highlight w:val="lightGray"/>
                <w:lang w:eastAsia="ko-KR"/>
              </w:rPr>
              <w:t>RSRP_1</w:t>
            </w:r>
          </w:p>
        </w:tc>
        <w:tc>
          <w:tcPr>
            <w:tcW w:w="2154" w:type="dxa"/>
            <w:shd w:val="clear" w:color="auto" w:fill="auto"/>
            <w:noWrap/>
            <w:hideMark/>
          </w:tcPr>
          <w:p w14:paraId="53F4E632" w14:textId="77777777" w:rsidR="00280BD7" w:rsidRPr="00E57328" w:rsidRDefault="00280BD7" w:rsidP="00BC7348">
            <w:pPr>
              <w:pStyle w:val="TAL"/>
              <w:rPr>
                <w:highlight w:val="lightGray"/>
                <w:lang w:eastAsia="ko-KR"/>
              </w:rPr>
            </w:pPr>
            <w:r w:rsidRPr="00E57328">
              <w:rPr>
                <w:highlight w:val="lightGray"/>
                <w:lang w:eastAsia="ko-KR"/>
              </w:rPr>
              <w:t>-156</w:t>
            </w:r>
            <w:r w:rsidRPr="00E57328">
              <w:rPr>
                <w:rFonts w:hint="eastAsia"/>
                <w:highlight w:val="lightGray"/>
                <w:lang w:eastAsia="ko-KR"/>
              </w:rPr>
              <w:t>≤</w:t>
            </w:r>
            <w:r w:rsidRPr="00E57328">
              <w:rPr>
                <w:highlight w:val="lightGray"/>
                <w:lang w:eastAsia="ko-KR"/>
              </w:rPr>
              <w:t>RSRP&lt;-155</w:t>
            </w:r>
          </w:p>
        </w:tc>
        <w:tc>
          <w:tcPr>
            <w:tcW w:w="2268" w:type="dxa"/>
          </w:tcPr>
          <w:p w14:paraId="752FE806"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49E5228B"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1B65DA52" w14:textId="77777777" w:rsidTr="00BC7348">
        <w:trPr>
          <w:trHeight w:val="300"/>
          <w:jc w:val="center"/>
        </w:trPr>
        <w:tc>
          <w:tcPr>
            <w:tcW w:w="1640" w:type="dxa"/>
            <w:shd w:val="clear" w:color="auto" w:fill="auto"/>
            <w:noWrap/>
            <w:hideMark/>
          </w:tcPr>
          <w:p w14:paraId="03AFD6F8" w14:textId="77777777" w:rsidR="00280BD7" w:rsidRPr="00E57328" w:rsidRDefault="00280BD7" w:rsidP="00BC7348">
            <w:pPr>
              <w:pStyle w:val="TAL"/>
              <w:rPr>
                <w:highlight w:val="lightGray"/>
                <w:lang w:eastAsia="ko-KR"/>
              </w:rPr>
            </w:pPr>
            <w:r w:rsidRPr="00E57328">
              <w:rPr>
                <w:highlight w:val="lightGray"/>
                <w:lang w:eastAsia="ko-KR"/>
              </w:rPr>
              <w:t>RSRP_2</w:t>
            </w:r>
          </w:p>
        </w:tc>
        <w:tc>
          <w:tcPr>
            <w:tcW w:w="2154" w:type="dxa"/>
            <w:shd w:val="clear" w:color="auto" w:fill="auto"/>
            <w:noWrap/>
            <w:hideMark/>
          </w:tcPr>
          <w:p w14:paraId="0BD69D5F" w14:textId="77777777" w:rsidR="00280BD7" w:rsidRPr="00E57328" w:rsidRDefault="00280BD7" w:rsidP="00BC7348">
            <w:pPr>
              <w:pStyle w:val="TAL"/>
              <w:rPr>
                <w:highlight w:val="lightGray"/>
                <w:lang w:eastAsia="ko-KR"/>
              </w:rPr>
            </w:pPr>
            <w:r w:rsidRPr="00E57328">
              <w:rPr>
                <w:highlight w:val="lightGray"/>
                <w:lang w:eastAsia="ko-KR"/>
              </w:rPr>
              <w:t>-155</w:t>
            </w:r>
            <w:r w:rsidRPr="00E57328">
              <w:rPr>
                <w:rFonts w:hint="eastAsia"/>
                <w:highlight w:val="lightGray"/>
                <w:lang w:eastAsia="ko-KR"/>
              </w:rPr>
              <w:t>≤</w:t>
            </w:r>
            <w:r w:rsidRPr="00E57328">
              <w:rPr>
                <w:highlight w:val="lightGray"/>
                <w:lang w:eastAsia="ko-KR"/>
              </w:rPr>
              <w:t>RSRP&lt;-154</w:t>
            </w:r>
          </w:p>
        </w:tc>
        <w:tc>
          <w:tcPr>
            <w:tcW w:w="2268" w:type="dxa"/>
          </w:tcPr>
          <w:p w14:paraId="435FFE9B"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54B769E2"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7FBD5664" w14:textId="77777777" w:rsidTr="00BC7348">
        <w:trPr>
          <w:trHeight w:val="300"/>
          <w:jc w:val="center"/>
        </w:trPr>
        <w:tc>
          <w:tcPr>
            <w:tcW w:w="1640" w:type="dxa"/>
            <w:shd w:val="clear" w:color="auto" w:fill="auto"/>
            <w:noWrap/>
            <w:hideMark/>
          </w:tcPr>
          <w:p w14:paraId="2D753FC0" w14:textId="77777777" w:rsidR="00280BD7" w:rsidRPr="00E57328" w:rsidRDefault="00280BD7" w:rsidP="00BC7348">
            <w:pPr>
              <w:pStyle w:val="TAL"/>
              <w:rPr>
                <w:highlight w:val="lightGray"/>
                <w:lang w:eastAsia="ko-KR"/>
              </w:rPr>
            </w:pPr>
            <w:r w:rsidRPr="00E57328">
              <w:rPr>
                <w:highlight w:val="lightGray"/>
                <w:lang w:eastAsia="ko-KR"/>
              </w:rPr>
              <w:t>RSRP_3</w:t>
            </w:r>
          </w:p>
        </w:tc>
        <w:tc>
          <w:tcPr>
            <w:tcW w:w="2154" w:type="dxa"/>
            <w:shd w:val="clear" w:color="auto" w:fill="auto"/>
            <w:noWrap/>
            <w:hideMark/>
          </w:tcPr>
          <w:p w14:paraId="061B78ED" w14:textId="77777777" w:rsidR="00280BD7" w:rsidRPr="00E57328" w:rsidRDefault="00280BD7" w:rsidP="00BC7348">
            <w:pPr>
              <w:pStyle w:val="TAL"/>
              <w:rPr>
                <w:highlight w:val="lightGray"/>
                <w:lang w:eastAsia="ko-KR"/>
              </w:rPr>
            </w:pPr>
            <w:r w:rsidRPr="00E57328">
              <w:rPr>
                <w:highlight w:val="lightGray"/>
                <w:lang w:eastAsia="ko-KR"/>
              </w:rPr>
              <w:t>-154</w:t>
            </w:r>
            <w:r w:rsidRPr="00E57328">
              <w:rPr>
                <w:rFonts w:hint="eastAsia"/>
                <w:highlight w:val="lightGray"/>
                <w:lang w:eastAsia="ko-KR"/>
              </w:rPr>
              <w:t>≤</w:t>
            </w:r>
            <w:r w:rsidRPr="00E57328">
              <w:rPr>
                <w:highlight w:val="lightGray"/>
                <w:lang w:eastAsia="ko-KR"/>
              </w:rPr>
              <w:t>RSRP&lt;-153</w:t>
            </w:r>
          </w:p>
        </w:tc>
        <w:tc>
          <w:tcPr>
            <w:tcW w:w="2268" w:type="dxa"/>
          </w:tcPr>
          <w:p w14:paraId="66FADD35"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4105348A"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6ACF21DF" w14:textId="77777777" w:rsidTr="00BC7348">
        <w:trPr>
          <w:trHeight w:val="300"/>
          <w:jc w:val="center"/>
        </w:trPr>
        <w:tc>
          <w:tcPr>
            <w:tcW w:w="1640" w:type="dxa"/>
            <w:shd w:val="clear" w:color="auto" w:fill="auto"/>
            <w:noWrap/>
            <w:hideMark/>
          </w:tcPr>
          <w:p w14:paraId="1DA82661" w14:textId="77777777" w:rsidR="00280BD7" w:rsidRPr="00E57328" w:rsidRDefault="00280BD7" w:rsidP="00BC7348">
            <w:pPr>
              <w:pStyle w:val="TAL"/>
              <w:rPr>
                <w:highlight w:val="lightGray"/>
                <w:lang w:eastAsia="ko-KR"/>
              </w:rPr>
            </w:pPr>
            <w:r w:rsidRPr="00E57328">
              <w:rPr>
                <w:highlight w:val="lightGray"/>
                <w:lang w:eastAsia="ko-KR"/>
              </w:rPr>
              <w:t>RSRP_4</w:t>
            </w:r>
          </w:p>
        </w:tc>
        <w:tc>
          <w:tcPr>
            <w:tcW w:w="2154" w:type="dxa"/>
            <w:shd w:val="clear" w:color="auto" w:fill="auto"/>
            <w:noWrap/>
            <w:hideMark/>
          </w:tcPr>
          <w:p w14:paraId="56D50804" w14:textId="77777777" w:rsidR="00280BD7" w:rsidRPr="00E57328" w:rsidRDefault="00280BD7" w:rsidP="00BC7348">
            <w:pPr>
              <w:pStyle w:val="TAL"/>
              <w:rPr>
                <w:highlight w:val="lightGray"/>
                <w:lang w:eastAsia="ko-KR"/>
              </w:rPr>
            </w:pPr>
            <w:r w:rsidRPr="00E57328">
              <w:rPr>
                <w:highlight w:val="lightGray"/>
                <w:lang w:eastAsia="ko-KR"/>
              </w:rPr>
              <w:t>-153</w:t>
            </w:r>
            <w:r w:rsidRPr="00E57328">
              <w:rPr>
                <w:rFonts w:hint="eastAsia"/>
                <w:highlight w:val="lightGray"/>
                <w:lang w:eastAsia="ko-KR"/>
              </w:rPr>
              <w:t>≤</w:t>
            </w:r>
            <w:r w:rsidRPr="00E57328">
              <w:rPr>
                <w:highlight w:val="lightGray"/>
                <w:lang w:eastAsia="ko-KR"/>
              </w:rPr>
              <w:t>RSRP&lt;-152</w:t>
            </w:r>
          </w:p>
        </w:tc>
        <w:tc>
          <w:tcPr>
            <w:tcW w:w="2268" w:type="dxa"/>
          </w:tcPr>
          <w:p w14:paraId="45A164CF"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5BA52D7E"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43EBE8FF" w14:textId="77777777" w:rsidTr="00BC7348">
        <w:trPr>
          <w:trHeight w:val="300"/>
          <w:jc w:val="center"/>
        </w:trPr>
        <w:tc>
          <w:tcPr>
            <w:tcW w:w="1640" w:type="dxa"/>
            <w:shd w:val="clear" w:color="auto" w:fill="auto"/>
            <w:noWrap/>
            <w:hideMark/>
          </w:tcPr>
          <w:p w14:paraId="275365D1" w14:textId="77777777" w:rsidR="00280BD7" w:rsidRPr="00E57328" w:rsidRDefault="00280BD7" w:rsidP="00BC7348">
            <w:pPr>
              <w:pStyle w:val="TAL"/>
              <w:rPr>
                <w:highlight w:val="lightGray"/>
                <w:lang w:eastAsia="ko-KR"/>
              </w:rPr>
            </w:pPr>
            <w:r w:rsidRPr="00E57328">
              <w:rPr>
                <w:highlight w:val="lightGray"/>
                <w:lang w:eastAsia="ko-KR"/>
              </w:rPr>
              <w:t>RSRP_5</w:t>
            </w:r>
          </w:p>
        </w:tc>
        <w:tc>
          <w:tcPr>
            <w:tcW w:w="2154" w:type="dxa"/>
            <w:shd w:val="clear" w:color="auto" w:fill="auto"/>
            <w:noWrap/>
            <w:hideMark/>
          </w:tcPr>
          <w:p w14:paraId="4575DBDE" w14:textId="77777777" w:rsidR="00280BD7" w:rsidRPr="00E57328" w:rsidRDefault="00280BD7" w:rsidP="00BC7348">
            <w:pPr>
              <w:pStyle w:val="TAL"/>
              <w:rPr>
                <w:highlight w:val="lightGray"/>
                <w:lang w:eastAsia="ko-KR"/>
              </w:rPr>
            </w:pPr>
            <w:r w:rsidRPr="00E57328">
              <w:rPr>
                <w:highlight w:val="lightGray"/>
                <w:lang w:eastAsia="ko-KR"/>
              </w:rPr>
              <w:t>-152</w:t>
            </w:r>
            <w:r w:rsidRPr="00E57328">
              <w:rPr>
                <w:rFonts w:hint="eastAsia"/>
                <w:highlight w:val="lightGray"/>
                <w:lang w:eastAsia="ko-KR"/>
              </w:rPr>
              <w:t>≤</w:t>
            </w:r>
            <w:r w:rsidRPr="00E57328">
              <w:rPr>
                <w:highlight w:val="lightGray"/>
                <w:lang w:eastAsia="ko-KR"/>
              </w:rPr>
              <w:t>RSRP&lt;-151</w:t>
            </w:r>
          </w:p>
        </w:tc>
        <w:tc>
          <w:tcPr>
            <w:tcW w:w="2268" w:type="dxa"/>
          </w:tcPr>
          <w:p w14:paraId="55809E6D"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424AA014"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6739361D" w14:textId="77777777" w:rsidTr="00BC7348">
        <w:trPr>
          <w:trHeight w:val="300"/>
          <w:jc w:val="center"/>
        </w:trPr>
        <w:tc>
          <w:tcPr>
            <w:tcW w:w="1640" w:type="dxa"/>
            <w:shd w:val="clear" w:color="auto" w:fill="auto"/>
            <w:noWrap/>
            <w:hideMark/>
          </w:tcPr>
          <w:p w14:paraId="4C564E49" w14:textId="77777777" w:rsidR="00280BD7" w:rsidRPr="00E57328" w:rsidRDefault="00280BD7" w:rsidP="00BC7348">
            <w:pPr>
              <w:pStyle w:val="TAL"/>
              <w:rPr>
                <w:highlight w:val="lightGray"/>
                <w:lang w:eastAsia="ko-KR"/>
              </w:rPr>
            </w:pPr>
            <w:r w:rsidRPr="00E57328">
              <w:rPr>
                <w:highlight w:val="lightGray"/>
                <w:lang w:eastAsia="ko-KR"/>
              </w:rPr>
              <w:t>RSRP_6</w:t>
            </w:r>
          </w:p>
        </w:tc>
        <w:tc>
          <w:tcPr>
            <w:tcW w:w="2154" w:type="dxa"/>
            <w:shd w:val="clear" w:color="auto" w:fill="auto"/>
            <w:noWrap/>
            <w:hideMark/>
          </w:tcPr>
          <w:p w14:paraId="26062395" w14:textId="77777777" w:rsidR="00280BD7" w:rsidRPr="00E57328" w:rsidRDefault="00280BD7" w:rsidP="00BC7348">
            <w:pPr>
              <w:pStyle w:val="TAL"/>
              <w:rPr>
                <w:highlight w:val="lightGray"/>
                <w:lang w:eastAsia="ko-KR"/>
              </w:rPr>
            </w:pPr>
            <w:r w:rsidRPr="00E57328">
              <w:rPr>
                <w:highlight w:val="lightGray"/>
                <w:lang w:eastAsia="ko-KR"/>
              </w:rPr>
              <w:t>-151</w:t>
            </w:r>
            <w:r w:rsidRPr="00E57328">
              <w:rPr>
                <w:rFonts w:hint="eastAsia"/>
                <w:highlight w:val="lightGray"/>
                <w:lang w:eastAsia="ko-KR"/>
              </w:rPr>
              <w:t>≤</w:t>
            </w:r>
            <w:r w:rsidRPr="00E57328">
              <w:rPr>
                <w:highlight w:val="lightGray"/>
                <w:lang w:eastAsia="ko-KR"/>
              </w:rPr>
              <w:t>RSRP&lt;-150</w:t>
            </w:r>
          </w:p>
        </w:tc>
        <w:tc>
          <w:tcPr>
            <w:tcW w:w="2268" w:type="dxa"/>
          </w:tcPr>
          <w:p w14:paraId="548FD588"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2CFFAA69"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7EC95796" w14:textId="77777777" w:rsidTr="00BC7348">
        <w:trPr>
          <w:trHeight w:val="300"/>
          <w:jc w:val="center"/>
        </w:trPr>
        <w:tc>
          <w:tcPr>
            <w:tcW w:w="1640" w:type="dxa"/>
            <w:shd w:val="clear" w:color="auto" w:fill="auto"/>
            <w:noWrap/>
            <w:hideMark/>
          </w:tcPr>
          <w:p w14:paraId="18DDEAAD" w14:textId="77777777" w:rsidR="00280BD7" w:rsidRPr="00E57328" w:rsidRDefault="00280BD7" w:rsidP="00BC7348">
            <w:pPr>
              <w:pStyle w:val="TAL"/>
              <w:rPr>
                <w:highlight w:val="lightGray"/>
                <w:lang w:eastAsia="ko-KR"/>
              </w:rPr>
            </w:pPr>
            <w:r w:rsidRPr="00E57328">
              <w:rPr>
                <w:highlight w:val="lightGray"/>
                <w:lang w:eastAsia="ko-KR"/>
              </w:rPr>
              <w:t>RSRP_7</w:t>
            </w:r>
          </w:p>
        </w:tc>
        <w:tc>
          <w:tcPr>
            <w:tcW w:w="2154" w:type="dxa"/>
            <w:shd w:val="clear" w:color="auto" w:fill="auto"/>
            <w:noWrap/>
            <w:hideMark/>
          </w:tcPr>
          <w:p w14:paraId="1480B728" w14:textId="77777777" w:rsidR="00280BD7" w:rsidRPr="00E57328" w:rsidRDefault="00280BD7" w:rsidP="00BC7348">
            <w:pPr>
              <w:pStyle w:val="TAL"/>
              <w:rPr>
                <w:highlight w:val="lightGray"/>
                <w:lang w:eastAsia="ko-KR"/>
              </w:rPr>
            </w:pPr>
            <w:r w:rsidRPr="00E57328">
              <w:rPr>
                <w:highlight w:val="lightGray"/>
                <w:lang w:eastAsia="ko-KR"/>
              </w:rPr>
              <w:t>-150</w:t>
            </w:r>
            <w:r w:rsidRPr="00E57328">
              <w:rPr>
                <w:rFonts w:hint="eastAsia"/>
                <w:highlight w:val="lightGray"/>
                <w:lang w:eastAsia="ko-KR"/>
              </w:rPr>
              <w:t>≤</w:t>
            </w:r>
            <w:r w:rsidRPr="00E57328">
              <w:rPr>
                <w:highlight w:val="lightGray"/>
                <w:lang w:eastAsia="ko-KR"/>
              </w:rPr>
              <w:t>RSRP&lt;-149</w:t>
            </w:r>
          </w:p>
        </w:tc>
        <w:tc>
          <w:tcPr>
            <w:tcW w:w="2268" w:type="dxa"/>
          </w:tcPr>
          <w:p w14:paraId="28FF37E0"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620F44A5"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4FEFBE9F" w14:textId="77777777" w:rsidTr="00BC7348">
        <w:trPr>
          <w:trHeight w:val="300"/>
          <w:jc w:val="center"/>
        </w:trPr>
        <w:tc>
          <w:tcPr>
            <w:tcW w:w="1640" w:type="dxa"/>
            <w:shd w:val="clear" w:color="auto" w:fill="auto"/>
            <w:noWrap/>
            <w:hideMark/>
          </w:tcPr>
          <w:p w14:paraId="0D321A0B" w14:textId="77777777" w:rsidR="00280BD7" w:rsidRPr="00E57328" w:rsidRDefault="00280BD7" w:rsidP="00BC7348">
            <w:pPr>
              <w:pStyle w:val="TAL"/>
              <w:rPr>
                <w:highlight w:val="lightGray"/>
                <w:lang w:eastAsia="ko-KR"/>
              </w:rPr>
            </w:pPr>
            <w:r w:rsidRPr="00E57328">
              <w:rPr>
                <w:highlight w:val="lightGray"/>
                <w:lang w:eastAsia="ko-KR"/>
              </w:rPr>
              <w:t>RSRP_8</w:t>
            </w:r>
          </w:p>
        </w:tc>
        <w:tc>
          <w:tcPr>
            <w:tcW w:w="2154" w:type="dxa"/>
            <w:shd w:val="clear" w:color="auto" w:fill="auto"/>
            <w:noWrap/>
            <w:hideMark/>
          </w:tcPr>
          <w:p w14:paraId="561DD7E9" w14:textId="77777777" w:rsidR="00280BD7" w:rsidRPr="00E57328" w:rsidRDefault="00280BD7" w:rsidP="00BC7348">
            <w:pPr>
              <w:pStyle w:val="TAL"/>
              <w:rPr>
                <w:highlight w:val="lightGray"/>
                <w:lang w:eastAsia="ko-KR"/>
              </w:rPr>
            </w:pPr>
            <w:r w:rsidRPr="00E57328">
              <w:rPr>
                <w:highlight w:val="lightGray"/>
                <w:lang w:eastAsia="ko-KR"/>
              </w:rPr>
              <w:t>-149</w:t>
            </w:r>
            <w:r w:rsidRPr="00E57328">
              <w:rPr>
                <w:rFonts w:hint="eastAsia"/>
                <w:highlight w:val="lightGray"/>
                <w:lang w:eastAsia="ko-KR"/>
              </w:rPr>
              <w:t>≤</w:t>
            </w:r>
            <w:r w:rsidRPr="00E57328">
              <w:rPr>
                <w:highlight w:val="lightGray"/>
                <w:lang w:eastAsia="ko-KR"/>
              </w:rPr>
              <w:t>RSRP&lt;-148</w:t>
            </w:r>
          </w:p>
        </w:tc>
        <w:tc>
          <w:tcPr>
            <w:tcW w:w="2268" w:type="dxa"/>
          </w:tcPr>
          <w:p w14:paraId="51F0DD29"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20614DBB"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6AC6B5D4" w14:textId="77777777" w:rsidTr="00BC7348">
        <w:trPr>
          <w:trHeight w:val="300"/>
          <w:jc w:val="center"/>
        </w:trPr>
        <w:tc>
          <w:tcPr>
            <w:tcW w:w="1640" w:type="dxa"/>
            <w:shd w:val="clear" w:color="auto" w:fill="auto"/>
            <w:noWrap/>
            <w:hideMark/>
          </w:tcPr>
          <w:p w14:paraId="3B70C2BD" w14:textId="77777777" w:rsidR="00280BD7" w:rsidRPr="00E57328" w:rsidRDefault="00280BD7" w:rsidP="00BC7348">
            <w:pPr>
              <w:pStyle w:val="TAL"/>
              <w:rPr>
                <w:highlight w:val="lightGray"/>
                <w:lang w:eastAsia="ko-KR"/>
              </w:rPr>
            </w:pPr>
            <w:r w:rsidRPr="00E57328">
              <w:rPr>
                <w:highlight w:val="lightGray"/>
                <w:lang w:eastAsia="ko-KR"/>
              </w:rPr>
              <w:t>RSRP_9</w:t>
            </w:r>
          </w:p>
        </w:tc>
        <w:tc>
          <w:tcPr>
            <w:tcW w:w="2154" w:type="dxa"/>
            <w:shd w:val="clear" w:color="auto" w:fill="auto"/>
            <w:noWrap/>
            <w:hideMark/>
          </w:tcPr>
          <w:p w14:paraId="6FEB927E" w14:textId="77777777" w:rsidR="00280BD7" w:rsidRPr="00E57328" w:rsidRDefault="00280BD7" w:rsidP="00BC7348">
            <w:pPr>
              <w:pStyle w:val="TAL"/>
              <w:rPr>
                <w:highlight w:val="lightGray"/>
                <w:lang w:eastAsia="ko-KR"/>
              </w:rPr>
            </w:pPr>
            <w:r w:rsidRPr="00E57328">
              <w:rPr>
                <w:highlight w:val="lightGray"/>
                <w:lang w:eastAsia="ko-KR"/>
              </w:rPr>
              <w:t>-148</w:t>
            </w:r>
            <w:r w:rsidRPr="00E57328">
              <w:rPr>
                <w:rFonts w:hint="eastAsia"/>
                <w:highlight w:val="lightGray"/>
                <w:lang w:eastAsia="ko-KR"/>
              </w:rPr>
              <w:t>≤</w:t>
            </w:r>
            <w:r w:rsidRPr="00E57328">
              <w:rPr>
                <w:highlight w:val="lightGray"/>
                <w:lang w:eastAsia="ko-KR"/>
              </w:rPr>
              <w:t>RSRP&lt;-147</w:t>
            </w:r>
          </w:p>
        </w:tc>
        <w:tc>
          <w:tcPr>
            <w:tcW w:w="2268" w:type="dxa"/>
          </w:tcPr>
          <w:p w14:paraId="3B5FD0B4"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65D656A4"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1DB7DF44" w14:textId="77777777" w:rsidTr="00BC7348">
        <w:trPr>
          <w:trHeight w:val="300"/>
          <w:jc w:val="center"/>
        </w:trPr>
        <w:tc>
          <w:tcPr>
            <w:tcW w:w="1640" w:type="dxa"/>
            <w:shd w:val="clear" w:color="auto" w:fill="auto"/>
            <w:noWrap/>
            <w:hideMark/>
          </w:tcPr>
          <w:p w14:paraId="643A8791" w14:textId="77777777" w:rsidR="00280BD7" w:rsidRPr="00E57328" w:rsidRDefault="00280BD7" w:rsidP="00BC7348">
            <w:pPr>
              <w:pStyle w:val="TAL"/>
              <w:rPr>
                <w:highlight w:val="lightGray"/>
                <w:lang w:eastAsia="ko-KR"/>
              </w:rPr>
            </w:pPr>
            <w:r w:rsidRPr="00E57328">
              <w:rPr>
                <w:highlight w:val="lightGray"/>
                <w:lang w:eastAsia="ko-KR"/>
              </w:rPr>
              <w:t>RSRP_10</w:t>
            </w:r>
          </w:p>
        </w:tc>
        <w:tc>
          <w:tcPr>
            <w:tcW w:w="2154" w:type="dxa"/>
            <w:shd w:val="clear" w:color="auto" w:fill="auto"/>
            <w:noWrap/>
            <w:hideMark/>
          </w:tcPr>
          <w:p w14:paraId="346FA1C4" w14:textId="77777777" w:rsidR="00280BD7" w:rsidRPr="00E57328" w:rsidRDefault="00280BD7" w:rsidP="00BC7348">
            <w:pPr>
              <w:pStyle w:val="TAL"/>
              <w:rPr>
                <w:highlight w:val="lightGray"/>
                <w:lang w:eastAsia="ko-KR"/>
              </w:rPr>
            </w:pPr>
            <w:r w:rsidRPr="00E57328">
              <w:rPr>
                <w:highlight w:val="lightGray"/>
                <w:lang w:eastAsia="ko-KR"/>
              </w:rPr>
              <w:t>-147</w:t>
            </w:r>
            <w:r w:rsidRPr="00E57328">
              <w:rPr>
                <w:rFonts w:hint="eastAsia"/>
                <w:highlight w:val="lightGray"/>
                <w:lang w:eastAsia="ko-KR"/>
              </w:rPr>
              <w:t>≤</w:t>
            </w:r>
            <w:r w:rsidRPr="00E57328">
              <w:rPr>
                <w:highlight w:val="lightGray"/>
                <w:lang w:eastAsia="ko-KR"/>
              </w:rPr>
              <w:t>RSRP&lt;-146</w:t>
            </w:r>
          </w:p>
        </w:tc>
        <w:tc>
          <w:tcPr>
            <w:tcW w:w="2268" w:type="dxa"/>
          </w:tcPr>
          <w:p w14:paraId="399D98BF"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6DF9A83B"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6FDE131C" w14:textId="77777777" w:rsidTr="00BC7348">
        <w:trPr>
          <w:trHeight w:val="300"/>
          <w:jc w:val="center"/>
        </w:trPr>
        <w:tc>
          <w:tcPr>
            <w:tcW w:w="1640" w:type="dxa"/>
            <w:shd w:val="clear" w:color="auto" w:fill="auto"/>
            <w:noWrap/>
            <w:hideMark/>
          </w:tcPr>
          <w:p w14:paraId="31FCE2AF" w14:textId="77777777" w:rsidR="00280BD7" w:rsidRPr="00E57328" w:rsidRDefault="00280BD7" w:rsidP="00BC7348">
            <w:pPr>
              <w:pStyle w:val="TAL"/>
              <w:rPr>
                <w:highlight w:val="lightGray"/>
                <w:lang w:eastAsia="ko-KR"/>
              </w:rPr>
            </w:pPr>
            <w:r w:rsidRPr="00E57328">
              <w:rPr>
                <w:highlight w:val="lightGray"/>
                <w:lang w:eastAsia="ko-KR"/>
              </w:rPr>
              <w:t>RSRP_11</w:t>
            </w:r>
          </w:p>
        </w:tc>
        <w:tc>
          <w:tcPr>
            <w:tcW w:w="2154" w:type="dxa"/>
            <w:shd w:val="clear" w:color="auto" w:fill="auto"/>
            <w:noWrap/>
            <w:hideMark/>
          </w:tcPr>
          <w:p w14:paraId="4D912924" w14:textId="77777777" w:rsidR="00280BD7" w:rsidRPr="00E57328" w:rsidRDefault="00280BD7" w:rsidP="00BC7348">
            <w:pPr>
              <w:pStyle w:val="TAL"/>
              <w:rPr>
                <w:highlight w:val="lightGray"/>
                <w:lang w:eastAsia="ko-KR"/>
              </w:rPr>
            </w:pPr>
            <w:r w:rsidRPr="00E57328">
              <w:rPr>
                <w:highlight w:val="lightGray"/>
                <w:lang w:eastAsia="ko-KR"/>
              </w:rPr>
              <w:t>-146</w:t>
            </w:r>
            <w:r w:rsidRPr="00E57328">
              <w:rPr>
                <w:rFonts w:hint="eastAsia"/>
                <w:highlight w:val="lightGray"/>
                <w:lang w:eastAsia="ko-KR"/>
              </w:rPr>
              <w:t>≤</w:t>
            </w:r>
            <w:r w:rsidRPr="00E57328">
              <w:rPr>
                <w:highlight w:val="lightGray"/>
                <w:lang w:eastAsia="ko-KR"/>
              </w:rPr>
              <w:t>RSRP&lt;-145</w:t>
            </w:r>
          </w:p>
        </w:tc>
        <w:tc>
          <w:tcPr>
            <w:tcW w:w="2268" w:type="dxa"/>
          </w:tcPr>
          <w:p w14:paraId="54E4348D"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51C0E355"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6E72F9C2" w14:textId="77777777" w:rsidTr="00BC7348">
        <w:trPr>
          <w:trHeight w:val="300"/>
          <w:jc w:val="center"/>
        </w:trPr>
        <w:tc>
          <w:tcPr>
            <w:tcW w:w="1640" w:type="dxa"/>
            <w:shd w:val="clear" w:color="auto" w:fill="auto"/>
            <w:noWrap/>
            <w:hideMark/>
          </w:tcPr>
          <w:p w14:paraId="35901435" w14:textId="77777777" w:rsidR="00280BD7" w:rsidRPr="00E57328" w:rsidRDefault="00280BD7" w:rsidP="00BC7348">
            <w:pPr>
              <w:pStyle w:val="TAL"/>
              <w:rPr>
                <w:highlight w:val="lightGray"/>
                <w:lang w:eastAsia="ko-KR"/>
              </w:rPr>
            </w:pPr>
            <w:r w:rsidRPr="00E57328">
              <w:rPr>
                <w:highlight w:val="lightGray"/>
                <w:lang w:eastAsia="ko-KR"/>
              </w:rPr>
              <w:t>RSRP_12</w:t>
            </w:r>
          </w:p>
        </w:tc>
        <w:tc>
          <w:tcPr>
            <w:tcW w:w="2154" w:type="dxa"/>
            <w:shd w:val="clear" w:color="auto" w:fill="auto"/>
            <w:noWrap/>
            <w:hideMark/>
          </w:tcPr>
          <w:p w14:paraId="7363F29E" w14:textId="77777777" w:rsidR="00280BD7" w:rsidRPr="00E57328" w:rsidRDefault="00280BD7" w:rsidP="00BC7348">
            <w:pPr>
              <w:pStyle w:val="TAL"/>
              <w:rPr>
                <w:highlight w:val="lightGray"/>
                <w:lang w:eastAsia="ko-KR"/>
              </w:rPr>
            </w:pPr>
            <w:r w:rsidRPr="00E57328">
              <w:rPr>
                <w:highlight w:val="lightGray"/>
                <w:lang w:eastAsia="ko-KR"/>
              </w:rPr>
              <w:t>-145</w:t>
            </w:r>
            <w:r w:rsidRPr="00E57328">
              <w:rPr>
                <w:rFonts w:hint="eastAsia"/>
                <w:highlight w:val="lightGray"/>
                <w:lang w:eastAsia="ko-KR"/>
              </w:rPr>
              <w:t>≤</w:t>
            </w:r>
            <w:r w:rsidRPr="00E57328">
              <w:rPr>
                <w:highlight w:val="lightGray"/>
                <w:lang w:eastAsia="ko-KR"/>
              </w:rPr>
              <w:t>RSRP&lt;-144</w:t>
            </w:r>
          </w:p>
        </w:tc>
        <w:tc>
          <w:tcPr>
            <w:tcW w:w="2268" w:type="dxa"/>
          </w:tcPr>
          <w:p w14:paraId="5C5F8E88"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58EBF06A"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639D37DA" w14:textId="77777777" w:rsidTr="00BC7348">
        <w:trPr>
          <w:trHeight w:val="300"/>
          <w:jc w:val="center"/>
        </w:trPr>
        <w:tc>
          <w:tcPr>
            <w:tcW w:w="1640" w:type="dxa"/>
            <w:shd w:val="clear" w:color="auto" w:fill="auto"/>
            <w:noWrap/>
            <w:hideMark/>
          </w:tcPr>
          <w:p w14:paraId="4BE46CDB" w14:textId="77777777" w:rsidR="00280BD7" w:rsidRPr="00E57328" w:rsidRDefault="00280BD7" w:rsidP="00BC7348">
            <w:pPr>
              <w:pStyle w:val="TAL"/>
              <w:rPr>
                <w:highlight w:val="lightGray"/>
                <w:lang w:eastAsia="ko-KR"/>
              </w:rPr>
            </w:pPr>
            <w:r w:rsidRPr="00E57328">
              <w:rPr>
                <w:highlight w:val="lightGray"/>
                <w:lang w:eastAsia="ko-KR"/>
              </w:rPr>
              <w:t>RSRP_13</w:t>
            </w:r>
          </w:p>
        </w:tc>
        <w:tc>
          <w:tcPr>
            <w:tcW w:w="2154" w:type="dxa"/>
            <w:shd w:val="clear" w:color="auto" w:fill="auto"/>
            <w:noWrap/>
            <w:hideMark/>
          </w:tcPr>
          <w:p w14:paraId="1530DE42" w14:textId="77777777" w:rsidR="00280BD7" w:rsidRPr="00E57328" w:rsidRDefault="00280BD7" w:rsidP="00BC7348">
            <w:pPr>
              <w:pStyle w:val="TAL"/>
              <w:rPr>
                <w:highlight w:val="lightGray"/>
                <w:lang w:eastAsia="ko-KR"/>
              </w:rPr>
            </w:pPr>
            <w:r w:rsidRPr="00E57328">
              <w:rPr>
                <w:highlight w:val="lightGray"/>
                <w:lang w:eastAsia="ko-KR"/>
              </w:rPr>
              <w:t>-144</w:t>
            </w:r>
            <w:r w:rsidRPr="00E57328">
              <w:rPr>
                <w:rFonts w:hint="eastAsia"/>
                <w:highlight w:val="lightGray"/>
                <w:lang w:eastAsia="ko-KR"/>
              </w:rPr>
              <w:t>≤</w:t>
            </w:r>
            <w:r w:rsidRPr="00E57328">
              <w:rPr>
                <w:highlight w:val="lightGray"/>
                <w:lang w:eastAsia="ko-KR"/>
              </w:rPr>
              <w:t>RSRP&lt;-143</w:t>
            </w:r>
          </w:p>
        </w:tc>
        <w:tc>
          <w:tcPr>
            <w:tcW w:w="2268" w:type="dxa"/>
          </w:tcPr>
          <w:p w14:paraId="0ECB5582"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299C134D"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353AD83D" w14:textId="77777777" w:rsidTr="00BC7348">
        <w:trPr>
          <w:trHeight w:val="300"/>
          <w:jc w:val="center"/>
        </w:trPr>
        <w:tc>
          <w:tcPr>
            <w:tcW w:w="1640" w:type="dxa"/>
            <w:shd w:val="clear" w:color="auto" w:fill="auto"/>
            <w:noWrap/>
            <w:hideMark/>
          </w:tcPr>
          <w:p w14:paraId="21749FF5" w14:textId="77777777" w:rsidR="00280BD7" w:rsidRPr="00E57328" w:rsidRDefault="00280BD7" w:rsidP="00BC7348">
            <w:pPr>
              <w:pStyle w:val="TAL"/>
              <w:rPr>
                <w:highlight w:val="lightGray"/>
                <w:lang w:eastAsia="ko-KR"/>
              </w:rPr>
            </w:pPr>
            <w:r w:rsidRPr="00E57328">
              <w:rPr>
                <w:highlight w:val="lightGray"/>
                <w:lang w:eastAsia="ko-KR"/>
              </w:rPr>
              <w:t>RSRP_14</w:t>
            </w:r>
          </w:p>
        </w:tc>
        <w:tc>
          <w:tcPr>
            <w:tcW w:w="2154" w:type="dxa"/>
            <w:shd w:val="clear" w:color="auto" w:fill="auto"/>
            <w:noWrap/>
            <w:hideMark/>
          </w:tcPr>
          <w:p w14:paraId="122933DA" w14:textId="77777777" w:rsidR="00280BD7" w:rsidRPr="00E57328" w:rsidRDefault="00280BD7" w:rsidP="00BC7348">
            <w:pPr>
              <w:pStyle w:val="TAL"/>
              <w:rPr>
                <w:highlight w:val="lightGray"/>
                <w:lang w:eastAsia="ko-KR"/>
              </w:rPr>
            </w:pPr>
            <w:r w:rsidRPr="00E57328">
              <w:rPr>
                <w:highlight w:val="lightGray"/>
                <w:lang w:eastAsia="ko-KR"/>
              </w:rPr>
              <w:t>-143</w:t>
            </w:r>
            <w:r w:rsidRPr="00E57328">
              <w:rPr>
                <w:rFonts w:hint="eastAsia"/>
                <w:highlight w:val="lightGray"/>
                <w:lang w:eastAsia="ko-KR"/>
              </w:rPr>
              <w:t>≤</w:t>
            </w:r>
            <w:r w:rsidRPr="00E57328">
              <w:rPr>
                <w:highlight w:val="lightGray"/>
                <w:lang w:eastAsia="ko-KR"/>
              </w:rPr>
              <w:t>RSRP&lt;-142</w:t>
            </w:r>
          </w:p>
        </w:tc>
        <w:tc>
          <w:tcPr>
            <w:tcW w:w="2268" w:type="dxa"/>
          </w:tcPr>
          <w:p w14:paraId="51B6EE5D"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71E33A27"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6A8C4AF6" w14:textId="77777777" w:rsidTr="00BC7348">
        <w:trPr>
          <w:trHeight w:val="300"/>
          <w:jc w:val="center"/>
        </w:trPr>
        <w:tc>
          <w:tcPr>
            <w:tcW w:w="1640" w:type="dxa"/>
            <w:shd w:val="clear" w:color="auto" w:fill="auto"/>
            <w:noWrap/>
            <w:hideMark/>
          </w:tcPr>
          <w:p w14:paraId="2D866F8F" w14:textId="77777777" w:rsidR="00280BD7" w:rsidRPr="00E57328" w:rsidRDefault="00280BD7" w:rsidP="00BC7348">
            <w:pPr>
              <w:pStyle w:val="TAL"/>
              <w:rPr>
                <w:highlight w:val="lightGray"/>
                <w:lang w:eastAsia="ko-KR"/>
              </w:rPr>
            </w:pPr>
            <w:r w:rsidRPr="00E57328">
              <w:rPr>
                <w:highlight w:val="lightGray"/>
                <w:lang w:eastAsia="ko-KR"/>
              </w:rPr>
              <w:t>RSRP_15</w:t>
            </w:r>
          </w:p>
        </w:tc>
        <w:tc>
          <w:tcPr>
            <w:tcW w:w="2154" w:type="dxa"/>
            <w:shd w:val="clear" w:color="auto" w:fill="auto"/>
            <w:noWrap/>
            <w:hideMark/>
          </w:tcPr>
          <w:p w14:paraId="19727ACC" w14:textId="77777777" w:rsidR="00280BD7" w:rsidRPr="00E57328" w:rsidRDefault="00280BD7" w:rsidP="00BC7348">
            <w:pPr>
              <w:pStyle w:val="TAL"/>
              <w:rPr>
                <w:highlight w:val="lightGray"/>
                <w:lang w:eastAsia="ko-KR"/>
              </w:rPr>
            </w:pPr>
            <w:r w:rsidRPr="00E57328">
              <w:rPr>
                <w:highlight w:val="lightGray"/>
                <w:lang w:eastAsia="ko-KR"/>
              </w:rPr>
              <w:t>-142</w:t>
            </w:r>
            <w:r w:rsidRPr="00E57328">
              <w:rPr>
                <w:rFonts w:hint="eastAsia"/>
                <w:highlight w:val="lightGray"/>
                <w:lang w:eastAsia="ko-KR"/>
              </w:rPr>
              <w:t>≤</w:t>
            </w:r>
            <w:r w:rsidRPr="00E57328">
              <w:rPr>
                <w:highlight w:val="lightGray"/>
                <w:lang w:eastAsia="ko-KR"/>
              </w:rPr>
              <w:t>RSRP&lt;-141</w:t>
            </w:r>
          </w:p>
        </w:tc>
        <w:tc>
          <w:tcPr>
            <w:tcW w:w="2268" w:type="dxa"/>
          </w:tcPr>
          <w:p w14:paraId="57DDA047"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6C5A9829"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4BA01929" w14:textId="77777777" w:rsidTr="00BC7348">
        <w:trPr>
          <w:trHeight w:val="300"/>
          <w:jc w:val="center"/>
        </w:trPr>
        <w:tc>
          <w:tcPr>
            <w:tcW w:w="1640" w:type="dxa"/>
            <w:shd w:val="clear" w:color="auto" w:fill="auto"/>
            <w:noWrap/>
            <w:hideMark/>
          </w:tcPr>
          <w:p w14:paraId="2324B921" w14:textId="77777777" w:rsidR="00280BD7" w:rsidRPr="00E57328" w:rsidRDefault="00280BD7" w:rsidP="00BC7348">
            <w:pPr>
              <w:pStyle w:val="TAL"/>
              <w:rPr>
                <w:highlight w:val="lightGray"/>
                <w:lang w:eastAsia="ko-KR"/>
              </w:rPr>
            </w:pPr>
            <w:r w:rsidRPr="00E57328">
              <w:rPr>
                <w:highlight w:val="lightGray"/>
                <w:lang w:eastAsia="ko-KR"/>
              </w:rPr>
              <w:t>RSRP_16</w:t>
            </w:r>
          </w:p>
        </w:tc>
        <w:tc>
          <w:tcPr>
            <w:tcW w:w="2154" w:type="dxa"/>
            <w:shd w:val="clear" w:color="auto" w:fill="auto"/>
            <w:noWrap/>
            <w:hideMark/>
          </w:tcPr>
          <w:p w14:paraId="52DEE0D5" w14:textId="77777777" w:rsidR="00280BD7" w:rsidRPr="00E57328" w:rsidRDefault="00280BD7" w:rsidP="00BC7348">
            <w:pPr>
              <w:pStyle w:val="TAL"/>
              <w:rPr>
                <w:highlight w:val="lightGray"/>
                <w:lang w:eastAsia="ko-KR"/>
              </w:rPr>
            </w:pPr>
            <w:r w:rsidRPr="00E57328">
              <w:rPr>
                <w:highlight w:val="lightGray"/>
                <w:lang w:eastAsia="ko-KR"/>
              </w:rPr>
              <w:t>-141</w:t>
            </w:r>
            <w:r w:rsidRPr="00E57328">
              <w:rPr>
                <w:rFonts w:hint="eastAsia"/>
                <w:highlight w:val="lightGray"/>
                <w:lang w:eastAsia="ko-KR"/>
              </w:rPr>
              <w:t>≤</w:t>
            </w:r>
            <w:r w:rsidRPr="00E57328">
              <w:rPr>
                <w:highlight w:val="lightGray"/>
                <w:lang w:eastAsia="ko-KR"/>
              </w:rPr>
              <w:t>RSRP&lt;-140</w:t>
            </w:r>
          </w:p>
        </w:tc>
        <w:tc>
          <w:tcPr>
            <w:tcW w:w="2268" w:type="dxa"/>
          </w:tcPr>
          <w:p w14:paraId="4B642DE9" w14:textId="77777777" w:rsidR="00280BD7" w:rsidRPr="00E57328" w:rsidRDefault="00280BD7" w:rsidP="00BC7348">
            <w:pPr>
              <w:pStyle w:val="TAL"/>
              <w:rPr>
                <w:highlight w:val="lightGray"/>
                <w:lang w:eastAsia="ko-KR"/>
              </w:rPr>
            </w:pPr>
            <w:r w:rsidRPr="00E57328">
              <w:rPr>
                <w:highlight w:val="lightGray"/>
                <w:lang w:eastAsia="ko-KR"/>
              </w:rPr>
              <w:t>RSRP&lt;-140</w:t>
            </w:r>
          </w:p>
        </w:tc>
        <w:tc>
          <w:tcPr>
            <w:tcW w:w="710" w:type="dxa"/>
            <w:shd w:val="clear" w:color="auto" w:fill="auto"/>
            <w:noWrap/>
            <w:hideMark/>
          </w:tcPr>
          <w:p w14:paraId="5D421803"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07C39DD3" w14:textId="77777777" w:rsidTr="00BC7348">
        <w:trPr>
          <w:trHeight w:val="300"/>
          <w:jc w:val="center"/>
        </w:trPr>
        <w:tc>
          <w:tcPr>
            <w:tcW w:w="1640" w:type="dxa"/>
            <w:shd w:val="clear" w:color="auto" w:fill="auto"/>
            <w:noWrap/>
          </w:tcPr>
          <w:p w14:paraId="57F20D37" w14:textId="77777777" w:rsidR="00280BD7" w:rsidRPr="00E57328" w:rsidRDefault="00280BD7" w:rsidP="00BC7348">
            <w:pPr>
              <w:pStyle w:val="TAL"/>
              <w:rPr>
                <w:highlight w:val="lightGray"/>
                <w:lang w:eastAsia="ko-KR"/>
              </w:rPr>
            </w:pPr>
            <w:r w:rsidRPr="00E57328">
              <w:rPr>
                <w:highlight w:val="lightGray"/>
                <w:lang w:eastAsia="ko-KR"/>
              </w:rPr>
              <w:t>RSRP_17</w:t>
            </w:r>
          </w:p>
        </w:tc>
        <w:tc>
          <w:tcPr>
            <w:tcW w:w="2154" w:type="dxa"/>
            <w:shd w:val="clear" w:color="auto" w:fill="auto"/>
            <w:noWrap/>
          </w:tcPr>
          <w:p w14:paraId="7BF1D037" w14:textId="77777777" w:rsidR="00280BD7" w:rsidRPr="00E57328" w:rsidRDefault="00280BD7" w:rsidP="00BC7348">
            <w:pPr>
              <w:pStyle w:val="TAL"/>
              <w:rPr>
                <w:highlight w:val="lightGray"/>
                <w:lang w:eastAsia="ko-KR"/>
              </w:rPr>
            </w:pPr>
            <w:r w:rsidRPr="00E57328">
              <w:rPr>
                <w:highlight w:val="lightGray"/>
                <w:lang w:eastAsia="ko-KR"/>
              </w:rPr>
              <w:t>-140</w:t>
            </w:r>
            <w:r w:rsidRPr="00E57328">
              <w:rPr>
                <w:rFonts w:hint="eastAsia"/>
                <w:highlight w:val="lightGray"/>
                <w:lang w:eastAsia="ko-KR"/>
              </w:rPr>
              <w:t>≤</w:t>
            </w:r>
            <w:r w:rsidRPr="00E57328">
              <w:rPr>
                <w:highlight w:val="lightGray"/>
                <w:lang w:eastAsia="ko-KR"/>
              </w:rPr>
              <w:t>RSRP&lt;-139</w:t>
            </w:r>
          </w:p>
        </w:tc>
        <w:tc>
          <w:tcPr>
            <w:tcW w:w="2268" w:type="dxa"/>
          </w:tcPr>
          <w:p w14:paraId="06CDDB00" w14:textId="77777777" w:rsidR="00280BD7" w:rsidRPr="00E57328" w:rsidRDefault="00280BD7" w:rsidP="00BC7348">
            <w:pPr>
              <w:pStyle w:val="TAL"/>
              <w:rPr>
                <w:highlight w:val="lightGray"/>
                <w:lang w:eastAsia="ko-KR"/>
              </w:rPr>
            </w:pPr>
            <w:r w:rsidRPr="00E57328">
              <w:rPr>
                <w:highlight w:val="lightGray"/>
                <w:lang w:eastAsia="ko-KR"/>
              </w:rPr>
              <w:t>-140</w:t>
            </w:r>
            <w:r w:rsidRPr="00E57328">
              <w:rPr>
                <w:rFonts w:hint="eastAsia"/>
                <w:highlight w:val="lightGray"/>
                <w:lang w:eastAsia="ko-KR"/>
              </w:rPr>
              <w:t>≤</w:t>
            </w:r>
            <w:r w:rsidRPr="00E57328">
              <w:rPr>
                <w:highlight w:val="lightGray"/>
                <w:lang w:eastAsia="ko-KR"/>
              </w:rPr>
              <w:t>RSRP&lt;-139</w:t>
            </w:r>
          </w:p>
        </w:tc>
        <w:tc>
          <w:tcPr>
            <w:tcW w:w="710" w:type="dxa"/>
            <w:shd w:val="clear" w:color="auto" w:fill="auto"/>
            <w:noWrap/>
          </w:tcPr>
          <w:p w14:paraId="22573CC9"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23949A6C" w14:textId="77777777" w:rsidTr="00BC7348">
        <w:trPr>
          <w:trHeight w:val="300"/>
          <w:jc w:val="center"/>
        </w:trPr>
        <w:tc>
          <w:tcPr>
            <w:tcW w:w="1640" w:type="dxa"/>
            <w:shd w:val="clear" w:color="auto" w:fill="auto"/>
            <w:noWrap/>
          </w:tcPr>
          <w:p w14:paraId="768A60F8" w14:textId="77777777" w:rsidR="00280BD7" w:rsidRPr="00E57328" w:rsidRDefault="00280BD7" w:rsidP="00BC7348">
            <w:pPr>
              <w:pStyle w:val="TAL"/>
              <w:rPr>
                <w:highlight w:val="lightGray"/>
                <w:lang w:eastAsia="ko-KR"/>
              </w:rPr>
            </w:pPr>
            <w:r w:rsidRPr="00E57328">
              <w:rPr>
                <w:highlight w:val="lightGray"/>
                <w:lang w:eastAsia="ko-KR"/>
              </w:rPr>
              <w:t>RSRP_18</w:t>
            </w:r>
          </w:p>
        </w:tc>
        <w:tc>
          <w:tcPr>
            <w:tcW w:w="2154" w:type="dxa"/>
            <w:shd w:val="clear" w:color="auto" w:fill="auto"/>
            <w:noWrap/>
          </w:tcPr>
          <w:p w14:paraId="35B70893" w14:textId="77777777" w:rsidR="00280BD7" w:rsidRPr="00E57328" w:rsidRDefault="00280BD7" w:rsidP="00BC7348">
            <w:pPr>
              <w:pStyle w:val="TAL"/>
              <w:rPr>
                <w:highlight w:val="lightGray"/>
                <w:lang w:eastAsia="ko-KR"/>
              </w:rPr>
            </w:pPr>
            <w:r w:rsidRPr="00E57328">
              <w:rPr>
                <w:highlight w:val="lightGray"/>
                <w:lang w:eastAsia="ko-KR"/>
              </w:rPr>
              <w:t>-139</w:t>
            </w:r>
            <w:r w:rsidRPr="00E57328">
              <w:rPr>
                <w:rFonts w:hint="eastAsia"/>
                <w:highlight w:val="lightGray"/>
                <w:lang w:eastAsia="ko-KR"/>
              </w:rPr>
              <w:t>≤</w:t>
            </w:r>
            <w:r w:rsidRPr="00E57328">
              <w:rPr>
                <w:highlight w:val="lightGray"/>
                <w:lang w:eastAsia="ko-KR"/>
              </w:rPr>
              <w:t>RSRP&lt;-138</w:t>
            </w:r>
          </w:p>
        </w:tc>
        <w:tc>
          <w:tcPr>
            <w:tcW w:w="2268" w:type="dxa"/>
          </w:tcPr>
          <w:p w14:paraId="49D0BA41" w14:textId="77777777" w:rsidR="00280BD7" w:rsidRPr="00E57328" w:rsidRDefault="00280BD7" w:rsidP="00BC7348">
            <w:pPr>
              <w:pStyle w:val="TAL"/>
              <w:rPr>
                <w:highlight w:val="lightGray"/>
                <w:lang w:eastAsia="ko-KR"/>
              </w:rPr>
            </w:pPr>
            <w:r w:rsidRPr="00E57328">
              <w:rPr>
                <w:highlight w:val="lightGray"/>
                <w:lang w:eastAsia="ko-KR"/>
              </w:rPr>
              <w:t>-139</w:t>
            </w:r>
            <w:r w:rsidRPr="00E57328">
              <w:rPr>
                <w:rFonts w:hint="eastAsia"/>
                <w:highlight w:val="lightGray"/>
                <w:lang w:eastAsia="ko-KR"/>
              </w:rPr>
              <w:t>≤</w:t>
            </w:r>
            <w:r w:rsidRPr="00E57328">
              <w:rPr>
                <w:highlight w:val="lightGray"/>
              </w:rPr>
              <w:t xml:space="preserve"> </w:t>
            </w:r>
            <w:r w:rsidRPr="00E57328">
              <w:rPr>
                <w:highlight w:val="lightGray"/>
                <w:lang w:eastAsia="ko-KR"/>
              </w:rPr>
              <w:t>RSRP&lt;-138</w:t>
            </w:r>
          </w:p>
        </w:tc>
        <w:tc>
          <w:tcPr>
            <w:tcW w:w="710" w:type="dxa"/>
            <w:shd w:val="clear" w:color="auto" w:fill="auto"/>
            <w:noWrap/>
          </w:tcPr>
          <w:p w14:paraId="67863B0F"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3EEBB8F2" w14:textId="77777777" w:rsidTr="00BC7348">
        <w:trPr>
          <w:trHeight w:val="300"/>
          <w:jc w:val="center"/>
        </w:trPr>
        <w:tc>
          <w:tcPr>
            <w:tcW w:w="1640" w:type="dxa"/>
            <w:shd w:val="clear" w:color="auto" w:fill="auto"/>
            <w:noWrap/>
          </w:tcPr>
          <w:p w14:paraId="16F4F143" w14:textId="77777777" w:rsidR="00280BD7" w:rsidRPr="00E57328" w:rsidRDefault="00280BD7" w:rsidP="00BC7348">
            <w:pPr>
              <w:pStyle w:val="TAL"/>
              <w:rPr>
                <w:highlight w:val="lightGray"/>
                <w:lang w:eastAsia="ko-KR"/>
              </w:rPr>
            </w:pPr>
            <w:r w:rsidRPr="00E57328">
              <w:rPr>
                <w:highlight w:val="lightGray"/>
                <w:lang w:eastAsia="ko-KR"/>
              </w:rPr>
              <w:t>…</w:t>
            </w:r>
          </w:p>
        </w:tc>
        <w:tc>
          <w:tcPr>
            <w:tcW w:w="2154" w:type="dxa"/>
            <w:shd w:val="clear" w:color="auto" w:fill="auto"/>
            <w:noWrap/>
          </w:tcPr>
          <w:p w14:paraId="4DD84A84" w14:textId="77777777" w:rsidR="00280BD7" w:rsidRPr="00E57328" w:rsidRDefault="00280BD7" w:rsidP="00BC7348">
            <w:pPr>
              <w:pStyle w:val="TAL"/>
              <w:rPr>
                <w:highlight w:val="lightGray"/>
                <w:lang w:eastAsia="ko-KR"/>
              </w:rPr>
            </w:pPr>
            <w:r w:rsidRPr="00E57328">
              <w:rPr>
                <w:highlight w:val="lightGray"/>
                <w:lang w:eastAsia="ko-KR"/>
              </w:rPr>
              <w:t>…</w:t>
            </w:r>
          </w:p>
        </w:tc>
        <w:tc>
          <w:tcPr>
            <w:tcW w:w="2268" w:type="dxa"/>
          </w:tcPr>
          <w:p w14:paraId="7DAF861D" w14:textId="77777777" w:rsidR="00280BD7" w:rsidRPr="00E57328" w:rsidRDefault="00280BD7" w:rsidP="00BC7348">
            <w:pPr>
              <w:pStyle w:val="TAL"/>
              <w:rPr>
                <w:highlight w:val="lightGray"/>
                <w:lang w:eastAsia="ko-KR"/>
              </w:rPr>
            </w:pPr>
          </w:p>
        </w:tc>
        <w:tc>
          <w:tcPr>
            <w:tcW w:w="710" w:type="dxa"/>
            <w:shd w:val="clear" w:color="auto" w:fill="auto"/>
            <w:noWrap/>
          </w:tcPr>
          <w:p w14:paraId="51B8F068" w14:textId="77777777" w:rsidR="00280BD7" w:rsidRPr="00E57328" w:rsidRDefault="00280BD7" w:rsidP="00BC7348">
            <w:pPr>
              <w:pStyle w:val="TAL"/>
              <w:rPr>
                <w:highlight w:val="lightGray"/>
                <w:lang w:eastAsia="ko-KR"/>
              </w:rPr>
            </w:pPr>
            <w:r w:rsidRPr="00E57328">
              <w:rPr>
                <w:highlight w:val="lightGray"/>
                <w:lang w:eastAsia="ko-KR"/>
              </w:rPr>
              <w:t>…</w:t>
            </w:r>
          </w:p>
        </w:tc>
      </w:tr>
      <w:tr w:rsidR="00280BD7" w:rsidRPr="00280BD7" w14:paraId="09171F59" w14:textId="77777777" w:rsidTr="00BC7348">
        <w:trPr>
          <w:trHeight w:val="300"/>
          <w:jc w:val="center"/>
        </w:trPr>
        <w:tc>
          <w:tcPr>
            <w:tcW w:w="1640" w:type="dxa"/>
            <w:shd w:val="clear" w:color="auto" w:fill="auto"/>
            <w:noWrap/>
          </w:tcPr>
          <w:p w14:paraId="7422FCB8" w14:textId="77777777" w:rsidR="00280BD7" w:rsidRPr="00E57328" w:rsidRDefault="00280BD7" w:rsidP="00BC7348">
            <w:pPr>
              <w:pStyle w:val="TAL"/>
              <w:rPr>
                <w:highlight w:val="lightGray"/>
                <w:lang w:eastAsia="ko-KR"/>
              </w:rPr>
            </w:pPr>
            <w:r w:rsidRPr="00E57328">
              <w:rPr>
                <w:highlight w:val="lightGray"/>
                <w:lang w:eastAsia="ko-KR"/>
              </w:rPr>
              <w:t>RSRP_111</w:t>
            </w:r>
          </w:p>
        </w:tc>
        <w:tc>
          <w:tcPr>
            <w:tcW w:w="2154" w:type="dxa"/>
            <w:shd w:val="clear" w:color="auto" w:fill="auto"/>
            <w:noWrap/>
          </w:tcPr>
          <w:p w14:paraId="7D4612C1" w14:textId="77777777" w:rsidR="00280BD7" w:rsidRPr="00E57328" w:rsidRDefault="00280BD7" w:rsidP="00BC7348">
            <w:pPr>
              <w:pStyle w:val="TAL"/>
              <w:rPr>
                <w:highlight w:val="lightGray"/>
                <w:lang w:eastAsia="ko-KR"/>
              </w:rPr>
            </w:pPr>
            <w:r w:rsidRPr="00E57328">
              <w:rPr>
                <w:highlight w:val="lightGray"/>
                <w:lang w:eastAsia="ko-KR"/>
              </w:rPr>
              <w:t>-46</w:t>
            </w:r>
            <w:r w:rsidRPr="00E57328">
              <w:rPr>
                <w:rFonts w:hint="eastAsia"/>
                <w:highlight w:val="lightGray"/>
                <w:lang w:eastAsia="ko-KR"/>
              </w:rPr>
              <w:t>≤</w:t>
            </w:r>
            <w:r w:rsidRPr="00E57328">
              <w:rPr>
                <w:highlight w:val="lightGray"/>
                <w:lang w:eastAsia="ko-KR"/>
              </w:rPr>
              <w:t>RSRP&lt;-45</w:t>
            </w:r>
          </w:p>
        </w:tc>
        <w:tc>
          <w:tcPr>
            <w:tcW w:w="2268" w:type="dxa"/>
          </w:tcPr>
          <w:p w14:paraId="044A7652" w14:textId="77777777" w:rsidR="00280BD7" w:rsidRPr="00E57328" w:rsidRDefault="00280BD7" w:rsidP="00BC7348">
            <w:pPr>
              <w:pStyle w:val="TAL"/>
              <w:rPr>
                <w:highlight w:val="lightGray"/>
                <w:lang w:eastAsia="ko-KR"/>
              </w:rPr>
            </w:pPr>
            <w:r w:rsidRPr="00E57328">
              <w:rPr>
                <w:highlight w:val="lightGray"/>
                <w:lang w:eastAsia="ko-KR"/>
              </w:rPr>
              <w:t>-46</w:t>
            </w:r>
            <w:r w:rsidRPr="00E57328">
              <w:rPr>
                <w:rFonts w:hint="eastAsia"/>
                <w:highlight w:val="lightGray"/>
                <w:lang w:eastAsia="ko-KR"/>
              </w:rPr>
              <w:t>≤</w:t>
            </w:r>
            <w:r w:rsidRPr="00E57328">
              <w:rPr>
                <w:highlight w:val="lightGray"/>
              </w:rPr>
              <w:t xml:space="preserve"> </w:t>
            </w:r>
            <w:r w:rsidRPr="00E57328">
              <w:rPr>
                <w:highlight w:val="lightGray"/>
                <w:lang w:eastAsia="ko-KR"/>
              </w:rPr>
              <w:t>RSRP&lt;-45</w:t>
            </w:r>
          </w:p>
        </w:tc>
        <w:tc>
          <w:tcPr>
            <w:tcW w:w="710" w:type="dxa"/>
            <w:shd w:val="clear" w:color="auto" w:fill="auto"/>
            <w:noWrap/>
          </w:tcPr>
          <w:p w14:paraId="37A9D32C"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4B23A134" w14:textId="77777777" w:rsidTr="00BC7348">
        <w:trPr>
          <w:trHeight w:val="300"/>
          <w:jc w:val="center"/>
        </w:trPr>
        <w:tc>
          <w:tcPr>
            <w:tcW w:w="1640" w:type="dxa"/>
            <w:shd w:val="clear" w:color="auto" w:fill="auto"/>
            <w:noWrap/>
          </w:tcPr>
          <w:p w14:paraId="571A3D12" w14:textId="77777777" w:rsidR="00280BD7" w:rsidRPr="00E57328" w:rsidRDefault="00280BD7" w:rsidP="00BC7348">
            <w:pPr>
              <w:pStyle w:val="TAL"/>
              <w:rPr>
                <w:highlight w:val="lightGray"/>
                <w:lang w:eastAsia="ko-KR"/>
              </w:rPr>
            </w:pPr>
            <w:r w:rsidRPr="00E57328">
              <w:rPr>
                <w:highlight w:val="lightGray"/>
                <w:lang w:eastAsia="ko-KR"/>
              </w:rPr>
              <w:t>RSRP_112</w:t>
            </w:r>
          </w:p>
        </w:tc>
        <w:tc>
          <w:tcPr>
            <w:tcW w:w="2154" w:type="dxa"/>
            <w:shd w:val="clear" w:color="auto" w:fill="auto"/>
            <w:noWrap/>
          </w:tcPr>
          <w:p w14:paraId="24A5CE08" w14:textId="77777777" w:rsidR="00280BD7" w:rsidRPr="00E57328" w:rsidRDefault="00280BD7" w:rsidP="00BC7348">
            <w:pPr>
              <w:pStyle w:val="TAL"/>
              <w:rPr>
                <w:highlight w:val="lightGray"/>
                <w:lang w:eastAsia="ko-KR"/>
              </w:rPr>
            </w:pPr>
            <w:r w:rsidRPr="00E57328">
              <w:rPr>
                <w:highlight w:val="lightGray"/>
                <w:lang w:eastAsia="ko-KR"/>
              </w:rPr>
              <w:t>-45</w:t>
            </w:r>
            <w:r w:rsidRPr="00E57328">
              <w:rPr>
                <w:rFonts w:hint="eastAsia"/>
                <w:highlight w:val="lightGray"/>
                <w:lang w:eastAsia="ko-KR"/>
              </w:rPr>
              <w:t>≤</w:t>
            </w:r>
            <w:r w:rsidRPr="00E57328">
              <w:rPr>
                <w:highlight w:val="lightGray"/>
                <w:lang w:eastAsia="ko-KR"/>
              </w:rPr>
              <w:t>RSRP&lt;-44</w:t>
            </w:r>
          </w:p>
        </w:tc>
        <w:tc>
          <w:tcPr>
            <w:tcW w:w="2268" w:type="dxa"/>
          </w:tcPr>
          <w:p w14:paraId="07DDD15E" w14:textId="77777777" w:rsidR="00280BD7" w:rsidRPr="00E57328" w:rsidRDefault="00280BD7" w:rsidP="00BC7348">
            <w:pPr>
              <w:pStyle w:val="TAL"/>
              <w:rPr>
                <w:highlight w:val="lightGray"/>
                <w:lang w:eastAsia="ko-KR"/>
              </w:rPr>
            </w:pPr>
            <w:r w:rsidRPr="00E57328">
              <w:rPr>
                <w:highlight w:val="lightGray"/>
                <w:lang w:eastAsia="ko-KR"/>
              </w:rPr>
              <w:t>-45</w:t>
            </w:r>
            <w:r w:rsidRPr="00E57328">
              <w:rPr>
                <w:rFonts w:hint="eastAsia"/>
                <w:highlight w:val="lightGray"/>
                <w:lang w:eastAsia="ko-KR"/>
              </w:rPr>
              <w:t>≤</w:t>
            </w:r>
            <w:r w:rsidRPr="00E57328">
              <w:rPr>
                <w:highlight w:val="lightGray"/>
              </w:rPr>
              <w:t xml:space="preserve"> RSRP</w:t>
            </w:r>
            <w:r w:rsidRPr="00E57328">
              <w:rPr>
                <w:highlight w:val="lightGray"/>
                <w:lang w:eastAsia="ko-KR"/>
              </w:rPr>
              <w:t>&lt;-44</w:t>
            </w:r>
          </w:p>
        </w:tc>
        <w:tc>
          <w:tcPr>
            <w:tcW w:w="710" w:type="dxa"/>
            <w:shd w:val="clear" w:color="auto" w:fill="auto"/>
            <w:noWrap/>
          </w:tcPr>
          <w:p w14:paraId="63B5A90F"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686DC1A7" w14:textId="77777777" w:rsidTr="00BC7348">
        <w:trPr>
          <w:trHeight w:val="300"/>
          <w:jc w:val="center"/>
        </w:trPr>
        <w:tc>
          <w:tcPr>
            <w:tcW w:w="1640" w:type="dxa"/>
            <w:shd w:val="clear" w:color="auto" w:fill="auto"/>
            <w:noWrap/>
          </w:tcPr>
          <w:p w14:paraId="30EC324A" w14:textId="77777777" w:rsidR="00280BD7" w:rsidRPr="00E57328" w:rsidRDefault="00280BD7" w:rsidP="00BC7348">
            <w:pPr>
              <w:pStyle w:val="TAL"/>
              <w:rPr>
                <w:highlight w:val="lightGray"/>
                <w:lang w:eastAsia="ko-KR"/>
              </w:rPr>
            </w:pPr>
            <w:r w:rsidRPr="00E57328">
              <w:rPr>
                <w:highlight w:val="lightGray"/>
                <w:lang w:eastAsia="ko-KR"/>
              </w:rPr>
              <w:t>RSRP_113</w:t>
            </w:r>
          </w:p>
        </w:tc>
        <w:tc>
          <w:tcPr>
            <w:tcW w:w="2154" w:type="dxa"/>
            <w:shd w:val="clear" w:color="auto" w:fill="auto"/>
            <w:noWrap/>
          </w:tcPr>
          <w:p w14:paraId="70521806" w14:textId="77777777" w:rsidR="00280BD7" w:rsidRPr="00E57328" w:rsidRDefault="00280BD7" w:rsidP="00BC7348">
            <w:pPr>
              <w:pStyle w:val="TAL"/>
              <w:rPr>
                <w:highlight w:val="lightGray"/>
                <w:lang w:eastAsia="ko-KR"/>
              </w:rPr>
            </w:pPr>
            <w:r w:rsidRPr="00E57328">
              <w:rPr>
                <w:highlight w:val="lightGray"/>
                <w:lang w:eastAsia="ko-KR"/>
              </w:rPr>
              <w:t>-44</w:t>
            </w:r>
            <w:r w:rsidRPr="00E57328">
              <w:rPr>
                <w:rFonts w:hint="eastAsia"/>
                <w:highlight w:val="lightGray"/>
                <w:lang w:eastAsia="ko-KR"/>
              </w:rPr>
              <w:t>≤</w:t>
            </w:r>
            <w:r w:rsidRPr="00E57328">
              <w:rPr>
                <w:highlight w:val="lightGray"/>
                <w:lang w:eastAsia="ko-KR"/>
              </w:rPr>
              <w:t>RSRP&lt;-43</w:t>
            </w:r>
          </w:p>
        </w:tc>
        <w:tc>
          <w:tcPr>
            <w:tcW w:w="2268" w:type="dxa"/>
          </w:tcPr>
          <w:p w14:paraId="1870818A" w14:textId="77777777" w:rsidR="00280BD7" w:rsidRPr="00E57328" w:rsidRDefault="00280BD7" w:rsidP="00BC7348">
            <w:pPr>
              <w:pStyle w:val="TAL"/>
              <w:rPr>
                <w:highlight w:val="lightGray"/>
                <w:lang w:eastAsia="ko-KR"/>
              </w:rPr>
            </w:pPr>
            <w:r w:rsidRPr="00E57328">
              <w:rPr>
                <w:highlight w:val="lightGray"/>
                <w:lang w:eastAsia="ko-KR"/>
              </w:rPr>
              <w:t>-44</w:t>
            </w:r>
            <w:r w:rsidRPr="00E57328">
              <w:rPr>
                <w:rFonts w:hint="eastAsia"/>
                <w:highlight w:val="lightGray"/>
                <w:lang w:eastAsia="ko-KR"/>
              </w:rPr>
              <w:t>≤</w:t>
            </w:r>
            <w:r w:rsidRPr="00E57328">
              <w:rPr>
                <w:highlight w:val="lightGray"/>
              </w:rPr>
              <w:t xml:space="preserve"> RSRP</w:t>
            </w:r>
          </w:p>
        </w:tc>
        <w:tc>
          <w:tcPr>
            <w:tcW w:w="710" w:type="dxa"/>
            <w:shd w:val="clear" w:color="auto" w:fill="auto"/>
            <w:noWrap/>
          </w:tcPr>
          <w:p w14:paraId="2F263937"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12A3DA5D" w14:textId="77777777" w:rsidTr="00BC7348">
        <w:trPr>
          <w:trHeight w:val="300"/>
          <w:jc w:val="center"/>
        </w:trPr>
        <w:tc>
          <w:tcPr>
            <w:tcW w:w="1640" w:type="dxa"/>
            <w:shd w:val="clear" w:color="auto" w:fill="auto"/>
            <w:noWrap/>
          </w:tcPr>
          <w:p w14:paraId="55AB193B" w14:textId="77777777" w:rsidR="00280BD7" w:rsidRPr="00E57328" w:rsidRDefault="00280BD7" w:rsidP="00BC7348">
            <w:pPr>
              <w:pStyle w:val="TAL"/>
              <w:rPr>
                <w:highlight w:val="lightGray"/>
                <w:lang w:eastAsia="ko-KR"/>
              </w:rPr>
            </w:pPr>
            <w:r w:rsidRPr="00E57328">
              <w:rPr>
                <w:highlight w:val="lightGray"/>
                <w:lang w:eastAsia="ko-KR"/>
              </w:rPr>
              <w:t>RSRP_114</w:t>
            </w:r>
          </w:p>
        </w:tc>
        <w:tc>
          <w:tcPr>
            <w:tcW w:w="2154" w:type="dxa"/>
            <w:shd w:val="clear" w:color="auto" w:fill="auto"/>
            <w:noWrap/>
          </w:tcPr>
          <w:p w14:paraId="1FF3C60D" w14:textId="77777777" w:rsidR="00280BD7" w:rsidRPr="00E57328" w:rsidRDefault="00280BD7" w:rsidP="00BC7348">
            <w:pPr>
              <w:pStyle w:val="TAL"/>
              <w:rPr>
                <w:highlight w:val="lightGray"/>
                <w:lang w:eastAsia="ko-KR"/>
              </w:rPr>
            </w:pPr>
            <w:r w:rsidRPr="00E57328">
              <w:rPr>
                <w:highlight w:val="lightGray"/>
                <w:lang w:eastAsia="ko-KR"/>
              </w:rPr>
              <w:t>-43</w:t>
            </w:r>
            <w:r w:rsidRPr="00E57328">
              <w:rPr>
                <w:rFonts w:hint="eastAsia"/>
                <w:highlight w:val="lightGray"/>
                <w:lang w:eastAsia="ko-KR"/>
              </w:rPr>
              <w:t>≤</w:t>
            </w:r>
            <w:r w:rsidRPr="00E57328">
              <w:rPr>
                <w:highlight w:val="lightGray"/>
                <w:lang w:eastAsia="ko-KR"/>
              </w:rPr>
              <w:t>RSRP&lt;-42</w:t>
            </w:r>
          </w:p>
        </w:tc>
        <w:tc>
          <w:tcPr>
            <w:tcW w:w="2268" w:type="dxa"/>
          </w:tcPr>
          <w:p w14:paraId="66019D7D"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6703AA29"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54E4D50E" w14:textId="77777777" w:rsidTr="00BC7348">
        <w:trPr>
          <w:trHeight w:val="300"/>
          <w:jc w:val="center"/>
        </w:trPr>
        <w:tc>
          <w:tcPr>
            <w:tcW w:w="1640" w:type="dxa"/>
            <w:shd w:val="clear" w:color="auto" w:fill="auto"/>
            <w:noWrap/>
          </w:tcPr>
          <w:p w14:paraId="32FCD1BE" w14:textId="77777777" w:rsidR="00280BD7" w:rsidRPr="00E57328" w:rsidRDefault="00280BD7" w:rsidP="00BC7348">
            <w:pPr>
              <w:pStyle w:val="TAL"/>
              <w:rPr>
                <w:highlight w:val="lightGray"/>
                <w:lang w:eastAsia="ko-KR"/>
              </w:rPr>
            </w:pPr>
            <w:r w:rsidRPr="00E57328">
              <w:rPr>
                <w:highlight w:val="lightGray"/>
                <w:lang w:eastAsia="ko-KR"/>
              </w:rPr>
              <w:t>RSRP_115</w:t>
            </w:r>
          </w:p>
        </w:tc>
        <w:tc>
          <w:tcPr>
            <w:tcW w:w="2154" w:type="dxa"/>
            <w:shd w:val="clear" w:color="auto" w:fill="auto"/>
            <w:noWrap/>
          </w:tcPr>
          <w:p w14:paraId="28072317" w14:textId="77777777" w:rsidR="00280BD7" w:rsidRPr="00E57328" w:rsidRDefault="00280BD7" w:rsidP="00BC7348">
            <w:pPr>
              <w:pStyle w:val="TAL"/>
              <w:rPr>
                <w:highlight w:val="lightGray"/>
                <w:lang w:eastAsia="ko-KR"/>
              </w:rPr>
            </w:pPr>
            <w:r w:rsidRPr="00E57328">
              <w:rPr>
                <w:highlight w:val="lightGray"/>
                <w:lang w:eastAsia="ko-KR"/>
              </w:rPr>
              <w:t>-42</w:t>
            </w:r>
            <w:r w:rsidRPr="00E57328">
              <w:rPr>
                <w:rFonts w:hint="eastAsia"/>
                <w:highlight w:val="lightGray"/>
                <w:lang w:eastAsia="ko-KR"/>
              </w:rPr>
              <w:t>≤</w:t>
            </w:r>
            <w:r w:rsidRPr="00E57328">
              <w:rPr>
                <w:highlight w:val="lightGray"/>
                <w:lang w:eastAsia="ko-KR"/>
              </w:rPr>
              <w:t>RSRP&lt;-41</w:t>
            </w:r>
          </w:p>
        </w:tc>
        <w:tc>
          <w:tcPr>
            <w:tcW w:w="2268" w:type="dxa"/>
          </w:tcPr>
          <w:p w14:paraId="34DA049E"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2AF00461"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23F8B40C" w14:textId="77777777" w:rsidTr="00BC7348">
        <w:trPr>
          <w:trHeight w:val="300"/>
          <w:jc w:val="center"/>
        </w:trPr>
        <w:tc>
          <w:tcPr>
            <w:tcW w:w="1640" w:type="dxa"/>
            <w:shd w:val="clear" w:color="auto" w:fill="auto"/>
            <w:noWrap/>
          </w:tcPr>
          <w:p w14:paraId="69CE4F6D" w14:textId="77777777" w:rsidR="00280BD7" w:rsidRPr="00E57328" w:rsidRDefault="00280BD7" w:rsidP="00BC7348">
            <w:pPr>
              <w:pStyle w:val="TAL"/>
              <w:rPr>
                <w:highlight w:val="lightGray"/>
                <w:lang w:eastAsia="ko-KR"/>
              </w:rPr>
            </w:pPr>
            <w:r w:rsidRPr="00E57328">
              <w:rPr>
                <w:highlight w:val="lightGray"/>
                <w:lang w:eastAsia="ko-KR"/>
              </w:rPr>
              <w:t>RSRP_116</w:t>
            </w:r>
          </w:p>
        </w:tc>
        <w:tc>
          <w:tcPr>
            <w:tcW w:w="2154" w:type="dxa"/>
            <w:shd w:val="clear" w:color="auto" w:fill="auto"/>
            <w:noWrap/>
          </w:tcPr>
          <w:p w14:paraId="2ACA0488" w14:textId="77777777" w:rsidR="00280BD7" w:rsidRPr="00E57328" w:rsidRDefault="00280BD7" w:rsidP="00BC7348">
            <w:pPr>
              <w:pStyle w:val="TAL"/>
              <w:rPr>
                <w:highlight w:val="lightGray"/>
                <w:lang w:eastAsia="ko-KR"/>
              </w:rPr>
            </w:pPr>
            <w:r w:rsidRPr="00E57328">
              <w:rPr>
                <w:highlight w:val="lightGray"/>
                <w:lang w:eastAsia="ko-KR"/>
              </w:rPr>
              <w:t>-41</w:t>
            </w:r>
            <w:r w:rsidRPr="00E57328">
              <w:rPr>
                <w:rFonts w:hint="eastAsia"/>
                <w:highlight w:val="lightGray"/>
                <w:lang w:eastAsia="ko-KR"/>
              </w:rPr>
              <w:t>≤</w:t>
            </w:r>
            <w:r w:rsidRPr="00E57328">
              <w:rPr>
                <w:highlight w:val="lightGray"/>
                <w:lang w:eastAsia="ko-KR"/>
              </w:rPr>
              <w:t>RSRP&lt;-40</w:t>
            </w:r>
          </w:p>
        </w:tc>
        <w:tc>
          <w:tcPr>
            <w:tcW w:w="2268" w:type="dxa"/>
          </w:tcPr>
          <w:p w14:paraId="231C9985"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1B3A3B11"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441D1AE0" w14:textId="77777777" w:rsidTr="00BC7348">
        <w:trPr>
          <w:trHeight w:val="300"/>
          <w:jc w:val="center"/>
        </w:trPr>
        <w:tc>
          <w:tcPr>
            <w:tcW w:w="1640" w:type="dxa"/>
            <w:shd w:val="clear" w:color="auto" w:fill="auto"/>
            <w:noWrap/>
          </w:tcPr>
          <w:p w14:paraId="17200508" w14:textId="77777777" w:rsidR="00280BD7" w:rsidRPr="00E57328" w:rsidRDefault="00280BD7" w:rsidP="00BC7348">
            <w:pPr>
              <w:pStyle w:val="TAL"/>
              <w:rPr>
                <w:highlight w:val="lightGray"/>
                <w:lang w:eastAsia="ko-KR"/>
              </w:rPr>
            </w:pPr>
            <w:r w:rsidRPr="00E57328">
              <w:rPr>
                <w:highlight w:val="lightGray"/>
                <w:lang w:eastAsia="ko-KR"/>
              </w:rPr>
              <w:t>RSRP_117</w:t>
            </w:r>
          </w:p>
        </w:tc>
        <w:tc>
          <w:tcPr>
            <w:tcW w:w="2154" w:type="dxa"/>
            <w:shd w:val="clear" w:color="auto" w:fill="auto"/>
            <w:noWrap/>
          </w:tcPr>
          <w:p w14:paraId="426DC11F" w14:textId="77777777" w:rsidR="00280BD7" w:rsidRPr="00E57328" w:rsidRDefault="00280BD7" w:rsidP="00BC7348">
            <w:pPr>
              <w:pStyle w:val="TAL"/>
              <w:rPr>
                <w:highlight w:val="lightGray"/>
                <w:lang w:eastAsia="ko-KR"/>
              </w:rPr>
            </w:pPr>
            <w:r w:rsidRPr="00E57328">
              <w:rPr>
                <w:highlight w:val="lightGray"/>
                <w:lang w:eastAsia="ko-KR"/>
              </w:rPr>
              <w:t>-40</w:t>
            </w:r>
            <w:r w:rsidRPr="00E57328">
              <w:rPr>
                <w:rFonts w:hint="eastAsia"/>
                <w:highlight w:val="lightGray"/>
                <w:lang w:eastAsia="ko-KR"/>
              </w:rPr>
              <w:t>≤</w:t>
            </w:r>
            <w:r w:rsidRPr="00E57328">
              <w:rPr>
                <w:highlight w:val="lightGray"/>
                <w:lang w:eastAsia="ko-KR"/>
              </w:rPr>
              <w:t>RSRP&lt;-39</w:t>
            </w:r>
          </w:p>
        </w:tc>
        <w:tc>
          <w:tcPr>
            <w:tcW w:w="2268" w:type="dxa"/>
          </w:tcPr>
          <w:p w14:paraId="0796AB77"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3A3CA89B"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46047AC6" w14:textId="77777777" w:rsidTr="00BC7348">
        <w:trPr>
          <w:trHeight w:val="300"/>
          <w:jc w:val="center"/>
        </w:trPr>
        <w:tc>
          <w:tcPr>
            <w:tcW w:w="1640" w:type="dxa"/>
            <w:shd w:val="clear" w:color="auto" w:fill="auto"/>
            <w:noWrap/>
          </w:tcPr>
          <w:p w14:paraId="2B9CD1AD" w14:textId="77777777" w:rsidR="00280BD7" w:rsidRPr="00E57328" w:rsidRDefault="00280BD7" w:rsidP="00BC7348">
            <w:pPr>
              <w:pStyle w:val="TAL"/>
              <w:rPr>
                <w:highlight w:val="lightGray"/>
                <w:lang w:eastAsia="ko-KR"/>
              </w:rPr>
            </w:pPr>
            <w:r w:rsidRPr="00E57328">
              <w:rPr>
                <w:highlight w:val="lightGray"/>
                <w:lang w:eastAsia="ko-KR"/>
              </w:rPr>
              <w:t>RSRP_118</w:t>
            </w:r>
          </w:p>
        </w:tc>
        <w:tc>
          <w:tcPr>
            <w:tcW w:w="2154" w:type="dxa"/>
            <w:shd w:val="clear" w:color="auto" w:fill="auto"/>
            <w:noWrap/>
          </w:tcPr>
          <w:p w14:paraId="3A24AC92" w14:textId="77777777" w:rsidR="00280BD7" w:rsidRPr="00E57328" w:rsidRDefault="00280BD7" w:rsidP="00BC7348">
            <w:pPr>
              <w:pStyle w:val="TAL"/>
              <w:rPr>
                <w:highlight w:val="lightGray"/>
                <w:lang w:eastAsia="ko-KR"/>
              </w:rPr>
            </w:pPr>
            <w:r w:rsidRPr="00E57328">
              <w:rPr>
                <w:highlight w:val="lightGray"/>
                <w:lang w:eastAsia="ko-KR"/>
              </w:rPr>
              <w:t>-39</w:t>
            </w:r>
            <w:r w:rsidRPr="00E57328">
              <w:rPr>
                <w:rFonts w:hint="eastAsia"/>
                <w:highlight w:val="lightGray"/>
                <w:lang w:eastAsia="ko-KR"/>
              </w:rPr>
              <w:t>≤</w:t>
            </w:r>
            <w:r w:rsidRPr="00E57328">
              <w:rPr>
                <w:highlight w:val="lightGray"/>
                <w:lang w:eastAsia="ko-KR"/>
              </w:rPr>
              <w:t>RSRP&lt;-38</w:t>
            </w:r>
          </w:p>
        </w:tc>
        <w:tc>
          <w:tcPr>
            <w:tcW w:w="2268" w:type="dxa"/>
          </w:tcPr>
          <w:p w14:paraId="2BFD24E6"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297D4673"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3472FF52" w14:textId="77777777" w:rsidTr="00BC7348">
        <w:trPr>
          <w:trHeight w:val="300"/>
          <w:jc w:val="center"/>
        </w:trPr>
        <w:tc>
          <w:tcPr>
            <w:tcW w:w="1640" w:type="dxa"/>
            <w:shd w:val="clear" w:color="auto" w:fill="auto"/>
            <w:noWrap/>
          </w:tcPr>
          <w:p w14:paraId="34E6E555" w14:textId="77777777" w:rsidR="00280BD7" w:rsidRPr="00E57328" w:rsidRDefault="00280BD7" w:rsidP="00BC7348">
            <w:pPr>
              <w:pStyle w:val="TAL"/>
              <w:rPr>
                <w:highlight w:val="lightGray"/>
                <w:lang w:eastAsia="ko-KR"/>
              </w:rPr>
            </w:pPr>
            <w:r w:rsidRPr="00E57328">
              <w:rPr>
                <w:highlight w:val="lightGray"/>
                <w:lang w:eastAsia="ko-KR"/>
              </w:rPr>
              <w:t>RSRP_119</w:t>
            </w:r>
          </w:p>
        </w:tc>
        <w:tc>
          <w:tcPr>
            <w:tcW w:w="2154" w:type="dxa"/>
            <w:shd w:val="clear" w:color="auto" w:fill="auto"/>
            <w:noWrap/>
          </w:tcPr>
          <w:p w14:paraId="18F8BAD5" w14:textId="77777777" w:rsidR="00280BD7" w:rsidRPr="00E57328" w:rsidRDefault="00280BD7" w:rsidP="00BC7348">
            <w:pPr>
              <w:pStyle w:val="TAL"/>
              <w:rPr>
                <w:highlight w:val="lightGray"/>
                <w:lang w:eastAsia="ko-KR"/>
              </w:rPr>
            </w:pPr>
            <w:r w:rsidRPr="00E57328">
              <w:rPr>
                <w:highlight w:val="lightGray"/>
                <w:lang w:eastAsia="ko-KR"/>
              </w:rPr>
              <w:t>-38</w:t>
            </w:r>
            <w:r w:rsidRPr="00E57328">
              <w:rPr>
                <w:rFonts w:hint="eastAsia"/>
                <w:highlight w:val="lightGray"/>
                <w:lang w:eastAsia="ko-KR"/>
              </w:rPr>
              <w:t>≤</w:t>
            </w:r>
            <w:r w:rsidRPr="00E57328">
              <w:rPr>
                <w:highlight w:val="lightGray"/>
                <w:lang w:eastAsia="ko-KR"/>
              </w:rPr>
              <w:t>RSRP&lt;-37</w:t>
            </w:r>
          </w:p>
        </w:tc>
        <w:tc>
          <w:tcPr>
            <w:tcW w:w="2268" w:type="dxa"/>
          </w:tcPr>
          <w:p w14:paraId="192445C3"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1F950F27"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63914574" w14:textId="77777777" w:rsidTr="00BC7348">
        <w:trPr>
          <w:trHeight w:val="300"/>
          <w:jc w:val="center"/>
        </w:trPr>
        <w:tc>
          <w:tcPr>
            <w:tcW w:w="1640" w:type="dxa"/>
            <w:shd w:val="clear" w:color="auto" w:fill="auto"/>
            <w:noWrap/>
          </w:tcPr>
          <w:p w14:paraId="3AB9B073" w14:textId="77777777" w:rsidR="00280BD7" w:rsidRPr="00E57328" w:rsidRDefault="00280BD7" w:rsidP="00BC7348">
            <w:pPr>
              <w:pStyle w:val="TAL"/>
              <w:rPr>
                <w:highlight w:val="lightGray"/>
                <w:lang w:eastAsia="ko-KR"/>
              </w:rPr>
            </w:pPr>
            <w:r w:rsidRPr="00E57328">
              <w:rPr>
                <w:highlight w:val="lightGray"/>
                <w:lang w:eastAsia="ko-KR"/>
              </w:rPr>
              <w:t>RSRP_120</w:t>
            </w:r>
          </w:p>
        </w:tc>
        <w:tc>
          <w:tcPr>
            <w:tcW w:w="2154" w:type="dxa"/>
            <w:shd w:val="clear" w:color="auto" w:fill="auto"/>
            <w:noWrap/>
          </w:tcPr>
          <w:p w14:paraId="00B30672" w14:textId="77777777" w:rsidR="00280BD7" w:rsidRPr="00E57328" w:rsidRDefault="00280BD7" w:rsidP="00BC7348">
            <w:pPr>
              <w:pStyle w:val="TAL"/>
              <w:rPr>
                <w:highlight w:val="lightGray"/>
                <w:lang w:eastAsia="ko-KR"/>
              </w:rPr>
            </w:pPr>
            <w:r w:rsidRPr="00E57328">
              <w:rPr>
                <w:highlight w:val="lightGray"/>
                <w:lang w:eastAsia="ko-KR"/>
              </w:rPr>
              <w:t>-37</w:t>
            </w:r>
            <w:r w:rsidRPr="00E57328">
              <w:rPr>
                <w:rFonts w:hint="eastAsia"/>
                <w:highlight w:val="lightGray"/>
                <w:lang w:eastAsia="ko-KR"/>
              </w:rPr>
              <w:t>≤</w:t>
            </w:r>
            <w:r w:rsidRPr="00E57328">
              <w:rPr>
                <w:highlight w:val="lightGray"/>
                <w:lang w:eastAsia="ko-KR"/>
              </w:rPr>
              <w:t>RSRP&lt;-36</w:t>
            </w:r>
          </w:p>
        </w:tc>
        <w:tc>
          <w:tcPr>
            <w:tcW w:w="2268" w:type="dxa"/>
          </w:tcPr>
          <w:p w14:paraId="6F0AEEA5"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117228BB"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1ACEBC29" w14:textId="77777777" w:rsidTr="00BC7348">
        <w:trPr>
          <w:trHeight w:val="300"/>
          <w:jc w:val="center"/>
        </w:trPr>
        <w:tc>
          <w:tcPr>
            <w:tcW w:w="1640" w:type="dxa"/>
            <w:shd w:val="clear" w:color="auto" w:fill="auto"/>
            <w:noWrap/>
          </w:tcPr>
          <w:p w14:paraId="572263D5" w14:textId="77777777" w:rsidR="00280BD7" w:rsidRPr="00E57328" w:rsidRDefault="00280BD7" w:rsidP="00BC7348">
            <w:pPr>
              <w:pStyle w:val="TAL"/>
              <w:rPr>
                <w:highlight w:val="lightGray"/>
                <w:lang w:eastAsia="ko-KR"/>
              </w:rPr>
            </w:pPr>
            <w:r w:rsidRPr="00E57328">
              <w:rPr>
                <w:highlight w:val="lightGray"/>
                <w:lang w:eastAsia="ko-KR"/>
              </w:rPr>
              <w:t>RSRP_121</w:t>
            </w:r>
          </w:p>
        </w:tc>
        <w:tc>
          <w:tcPr>
            <w:tcW w:w="2154" w:type="dxa"/>
            <w:shd w:val="clear" w:color="auto" w:fill="auto"/>
            <w:noWrap/>
          </w:tcPr>
          <w:p w14:paraId="5D5CC369" w14:textId="77777777" w:rsidR="00280BD7" w:rsidRPr="00E57328" w:rsidRDefault="00280BD7" w:rsidP="00BC7348">
            <w:pPr>
              <w:pStyle w:val="TAL"/>
              <w:rPr>
                <w:highlight w:val="lightGray"/>
                <w:lang w:eastAsia="ko-KR"/>
              </w:rPr>
            </w:pPr>
            <w:r w:rsidRPr="00E57328">
              <w:rPr>
                <w:highlight w:val="lightGray"/>
                <w:lang w:eastAsia="ko-KR"/>
              </w:rPr>
              <w:t>-36</w:t>
            </w:r>
            <w:r w:rsidRPr="00E57328">
              <w:rPr>
                <w:rFonts w:hint="eastAsia"/>
                <w:highlight w:val="lightGray"/>
                <w:lang w:eastAsia="ko-KR"/>
              </w:rPr>
              <w:t>≤</w:t>
            </w:r>
            <w:r w:rsidRPr="00E57328">
              <w:rPr>
                <w:highlight w:val="lightGray"/>
                <w:lang w:eastAsia="ko-KR"/>
              </w:rPr>
              <w:t>RSRP&lt;-35</w:t>
            </w:r>
          </w:p>
        </w:tc>
        <w:tc>
          <w:tcPr>
            <w:tcW w:w="2268" w:type="dxa"/>
          </w:tcPr>
          <w:p w14:paraId="4AC1759A"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7AC96258"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3E7A903C" w14:textId="77777777" w:rsidTr="00BC7348">
        <w:trPr>
          <w:trHeight w:val="300"/>
          <w:jc w:val="center"/>
        </w:trPr>
        <w:tc>
          <w:tcPr>
            <w:tcW w:w="1640" w:type="dxa"/>
            <w:shd w:val="clear" w:color="auto" w:fill="auto"/>
            <w:noWrap/>
          </w:tcPr>
          <w:p w14:paraId="081543D8" w14:textId="77777777" w:rsidR="00280BD7" w:rsidRPr="00E57328" w:rsidRDefault="00280BD7" w:rsidP="00BC7348">
            <w:pPr>
              <w:pStyle w:val="TAL"/>
              <w:rPr>
                <w:highlight w:val="lightGray"/>
                <w:lang w:eastAsia="ko-KR"/>
              </w:rPr>
            </w:pPr>
            <w:r w:rsidRPr="00E57328">
              <w:rPr>
                <w:highlight w:val="lightGray"/>
                <w:lang w:eastAsia="ko-KR"/>
              </w:rPr>
              <w:t>RSRP_122</w:t>
            </w:r>
          </w:p>
        </w:tc>
        <w:tc>
          <w:tcPr>
            <w:tcW w:w="2154" w:type="dxa"/>
            <w:shd w:val="clear" w:color="auto" w:fill="auto"/>
            <w:noWrap/>
          </w:tcPr>
          <w:p w14:paraId="32D86BDE" w14:textId="77777777" w:rsidR="00280BD7" w:rsidRPr="00E57328" w:rsidRDefault="00280BD7" w:rsidP="00BC7348">
            <w:pPr>
              <w:pStyle w:val="TAL"/>
              <w:rPr>
                <w:highlight w:val="lightGray"/>
                <w:lang w:eastAsia="ko-KR"/>
              </w:rPr>
            </w:pPr>
            <w:r w:rsidRPr="00E57328">
              <w:rPr>
                <w:highlight w:val="lightGray"/>
                <w:lang w:eastAsia="ko-KR"/>
              </w:rPr>
              <w:t>-35</w:t>
            </w:r>
            <w:r w:rsidRPr="00E57328">
              <w:rPr>
                <w:rFonts w:hint="eastAsia"/>
                <w:highlight w:val="lightGray"/>
                <w:lang w:eastAsia="ko-KR"/>
              </w:rPr>
              <w:t>≤</w:t>
            </w:r>
            <w:r w:rsidRPr="00E57328">
              <w:rPr>
                <w:highlight w:val="lightGray"/>
                <w:lang w:eastAsia="ko-KR"/>
              </w:rPr>
              <w:t>RSRP&lt;-34</w:t>
            </w:r>
          </w:p>
        </w:tc>
        <w:tc>
          <w:tcPr>
            <w:tcW w:w="2268" w:type="dxa"/>
          </w:tcPr>
          <w:p w14:paraId="33AEF88B"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5A81BE9E"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6F40609F" w14:textId="77777777" w:rsidTr="00BC7348">
        <w:trPr>
          <w:trHeight w:val="300"/>
          <w:jc w:val="center"/>
        </w:trPr>
        <w:tc>
          <w:tcPr>
            <w:tcW w:w="1640" w:type="dxa"/>
            <w:shd w:val="clear" w:color="auto" w:fill="auto"/>
            <w:noWrap/>
          </w:tcPr>
          <w:p w14:paraId="7EFC29A8" w14:textId="77777777" w:rsidR="00280BD7" w:rsidRPr="00E57328" w:rsidRDefault="00280BD7" w:rsidP="00BC7348">
            <w:pPr>
              <w:pStyle w:val="TAL"/>
              <w:rPr>
                <w:highlight w:val="lightGray"/>
                <w:lang w:eastAsia="ko-KR"/>
              </w:rPr>
            </w:pPr>
            <w:r w:rsidRPr="00E57328">
              <w:rPr>
                <w:highlight w:val="lightGray"/>
                <w:lang w:eastAsia="ko-KR"/>
              </w:rPr>
              <w:t>RSRP_123</w:t>
            </w:r>
          </w:p>
        </w:tc>
        <w:tc>
          <w:tcPr>
            <w:tcW w:w="2154" w:type="dxa"/>
            <w:shd w:val="clear" w:color="auto" w:fill="auto"/>
            <w:noWrap/>
          </w:tcPr>
          <w:p w14:paraId="2AD70666" w14:textId="77777777" w:rsidR="00280BD7" w:rsidRPr="00E57328" w:rsidRDefault="00280BD7" w:rsidP="00BC7348">
            <w:pPr>
              <w:pStyle w:val="TAL"/>
              <w:rPr>
                <w:highlight w:val="lightGray"/>
                <w:lang w:eastAsia="ko-KR"/>
              </w:rPr>
            </w:pPr>
            <w:r w:rsidRPr="00E57328">
              <w:rPr>
                <w:highlight w:val="lightGray"/>
                <w:lang w:eastAsia="ko-KR"/>
              </w:rPr>
              <w:t>-34</w:t>
            </w:r>
            <w:r w:rsidRPr="00E57328">
              <w:rPr>
                <w:rFonts w:hint="eastAsia"/>
                <w:highlight w:val="lightGray"/>
                <w:lang w:eastAsia="ko-KR"/>
              </w:rPr>
              <w:t>≤</w:t>
            </w:r>
            <w:r w:rsidRPr="00E57328">
              <w:rPr>
                <w:highlight w:val="lightGray"/>
              </w:rPr>
              <w:t xml:space="preserve"> </w:t>
            </w:r>
            <w:r w:rsidRPr="00E57328">
              <w:rPr>
                <w:highlight w:val="lightGray"/>
                <w:lang w:eastAsia="ko-KR"/>
              </w:rPr>
              <w:t>RSRP&lt;-33</w:t>
            </w:r>
          </w:p>
        </w:tc>
        <w:tc>
          <w:tcPr>
            <w:tcW w:w="2268" w:type="dxa"/>
          </w:tcPr>
          <w:p w14:paraId="161D2DFB"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7879AF20"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3D389C57" w14:textId="77777777" w:rsidTr="00BC7348">
        <w:trPr>
          <w:trHeight w:val="300"/>
          <w:jc w:val="center"/>
        </w:trPr>
        <w:tc>
          <w:tcPr>
            <w:tcW w:w="1640" w:type="dxa"/>
            <w:shd w:val="clear" w:color="auto" w:fill="auto"/>
            <w:noWrap/>
          </w:tcPr>
          <w:p w14:paraId="13C7B9A9" w14:textId="77777777" w:rsidR="00280BD7" w:rsidRPr="00E57328" w:rsidRDefault="00280BD7" w:rsidP="00BC7348">
            <w:pPr>
              <w:pStyle w:val="TAL"/>
              <w:rPr>
                <w:highlight w:val="lightGray"/>
                <w:lang w:eastAsia="ko-KR"/>
              </w:rPr>
            </w:pPr>
            <w:r w:rsidRPr="00E57328">
              <w:rPr>
                <w:highlight w:val="lightGray"/>
                <w:lang w:eastAsia="ko-KR"/>
              </w:rPr>
              <w:t>RSRP_124</w:t>
            </w:r>
          </w:p>
        </w:tc>
        <w:tc>
          <w:tcPr>
            <w:tcW w:w="2154" w:type="dxa"/>
            <w:shd w:val="clear" w:color="auto" w:fill="auto"/>
            <w:noWrap/>
          </w:tcPr>
          <w:p w14:paraId="702A52A5" w14:textId="77777777" w:rsidR="00280BD7" w:rsidRPr="00E57328" w:rsidRDefault="00280BD7" w:rsidP="00BC7348">
            <w:pPr>
              <w:pStyle w:val="TAL"/>
              <w:rPr>
                <w:highlight w:val="lightGray"/>
                <w:lang w:eastAsia="ko-KR"/>
              </w:rPr>
            </w:pPr>
            <w:r w:rsidRPr="00E57328">
              <w:rPr>
                <w:highlight w:val="lightGray"/>
                <w:lang w:eastAsia="ko-KR"/>
              </w:rPr>
              <w:t>-33</w:t>
            </w:r>
            <w:r w:rsidRPr="00E57328">
              <w:rPr>
                <w:rFonts w:hint="eastAsia"/>
                <w:highlight w:val="lightGray"/>
                <w:lang w:eastAsia="ko-KR"/>
              </w:rPr>
              <w:t>≤</w:t>
            </w:r>
            <w:r w:rsidRPr="00E57328">
              <w:rPr>
                <w:highlight w:val="lightGray"/>
                <w:lang w:eastAsia="ko-KR"/>
              </w:rPr>
              <w:t>RSRP&lt;-32</w:t>
            </w:r>
          </w:p>
        </w:tc>
        <w:tc>
          <w:tcPr>
            <w:tcW w:w="2268" w:type="dxa"/>
          </w:tcPr>
          <w:p w14:paraId="22B1845F"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0F2FF0E1"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511FF6AB" w14:textId="77777777" w:rsidTr="00BC7348">
        <w:trPr>
          <w:trHeight w:val="300"/>
          <w:jc w:val="center"/>
        </w:trPr>
        <w:tc>
          <w:tcPr>
            <w:tcW w:w="1640" w:type="dxa"/>
            <w:shd w:val="clear" w:color="auto" w:fill="auto"/>
            <w:noWrap/>
            <w:hideMark/>
          </w:tcPr>
          <w:p w14:paraId="3FD27CB6" w14:textId="77777777" w:rsidR="00280BD7" w:rsidRPr="00E57328" w:rsidRDefault="00280BD7" w:rsidP="00BC7348">
            <w:pPr>
              <w:pStyle w:val="TAL"/>
              <w:rPr>
                <w:highlight w:val="lightGray"/>
                <w:lang w:eastAsia="ko-KR"/>
              </w:rPr>
            </w:pPr>
            <w:r w:rsidRPr="00E57328">
              <w:rPr>
                <w:highlight w:val="lightGray"/>
                <w:lang w:eastAsia="ko-KR"/>
              </w:rPr>
              <w:t>RSRP_125</w:t>
            </w:r>
          </w:p>
        </w:tc>
        <w:tc>
          <w:tcPr>
            <w:tcW w:w="2154" w:type="dxa"/>
            <w:shd w:val="clear" w:color="auto" w:fill="auto"/>
            <w:noWrap/>
            <w:hideMark/>
          </w:tcPr>
          <w:p w14:paraId="09073A6C" w14:textId="77777777" w:rsidR="00280BD7" w:rsidRPr="00E57328" w:rsidRDefault="00280BD7" w:rsidP="00BC7348">
            <w:pPr>
              <w:pStyle w:val="TAL"/>
              <w:rPr>
                <w:highlight w:val="lightGray"/>
                <w:lang w:eastAsia="ko-KR"/>
              </w:rPr>
            </w:pPr>
            <w:r w:rsidRPr="00E57328">
              <w:rPr>
                <w:highlight w:val="lightGray"/>
                <w:lang w:eastAsia="ko-KR"/>
              </w:rPr>
              <w:t>-32</w:t>
            </w:r>
            <w:r w:rsidRPr="00E57328">
              <w:rPr>
                <w:rFonts w:hint="eastAsia"/>
                <w:highlight w:val="lightGray"/>
                <w:lang w:eastAsia="ko-KR"/>
              </w:rPr>
              <w:t>≤</w:t>
            </w:r>
            <w:r w:rsidRPr="00E57328">
              <w:rPr>
                <w:highlight w:val="lightGray"/>
                <w:lang w:eastAsia="ko-KR"/>
              </w:rPr>
              <w:t>RSRP&lt;-31</w:t>
            </w:r>
          </w:p>
        </w:tc>
        <w:tc>
          <w:tcPr>
            <w:tcW w:w="2268" w:type="dxa"/>
          </w:tcPr>
          <w:p w14:paraId="7558EEB7"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6FCAC622"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1147BDAC" w14:textId="77777777" w:rsidTr="00BC7348">
        <w:trPr>
          <w:trHeight w:val="300"/>
          <w:jc w:val="center"/>
        </w:trPr>
        <w:tc>
          <w:tcPr>
            <w:tcW w:w="1640" w:type="dxa"/>
            <w:shd w:val="clear" w:color="auto" w:fill="auto"/>
            <w:noWrap/>
            <w:hideMark/>
          </w:tcPr>
          <w:p w14:paraId="5246E2C0" w14:textId="77777777" w:rsidR="00280BD7" w:rsidRPr="00E57328" w:rsidRDefault="00280BD7" w:rsidP="00BC7348">
            <w:pPr>
              <w:pStyle w:val="TAL"/>
              <w:rPr>
                <w:highlight w:val="lightGray"/>
                <w:lang w:eastAsia="ko-KR"/>
              </w:rPr>
            </w:pPr>
            <w:r w:rsidRPr="00E57328">
              <w:rPr>
                <w:highlight w:val="lightGray"/>
                <w:lang w:eastAsia="ko-KR"/>
              </w:rPr>
              <w:t>RSRP_126</w:t>
            </w:r>
          </w:p>
        </w:tc>
        <w:tc>
          <w:tcPr>
            <w:tcW w:w="2154" w:type="dxa"/>
            <w:shd w:val="clear" w:color="auto" w:fill="auto"/>
            <w:noWrap/>
            <w:hideMark/>
          </w:tcPr>
          <w:p w14:paraId="0475B76C" w14:textId="77777777" w:rsidR="00280BD7" w:rsidRPr="00E57328" w:rsidRDefault="00280BD7" w:rsidP="00BC7348">
            <w:pPr>
              <w:pStyle w:val="TAL"/>
              <w:rPr>
                <w:highlight w:val="lightGray"/>
                <w:lang w:eastAsia="ko-KR"/>
              </w:rPr>
            </w:pPr>
            <w:r w:rsidRPr="00E57328">
              <w:rPr>
                <w:highlight w:val="lightGray"/>
                <w:lang w:eastAsia="ko-KR"/>
              </w:rPr>
              <w:t>-31</w:t>
            </w:r>
            <w:r w:rsidRPr="00E57328">
              <w:rPr>
                <w:rFonts w:hint="eastAsia"/>
                <w:highlight w:val="lightGray"/>
                <w:lang w:eastAsia="ko-KR"/>
              </w:rPr>
              <w:t>≤</w:t>
            </w:r>
            <w:r w:rsidRPr="00E57328">
              <w:rPr>
                <w:highlight w:val="lightGray"/>
                <w:lang w:eastAsia="ko-KR"/>
              </w:rPr>
              <w:t>RSRP</w:t>
            </w:r>
          </w:p>
        </w:tc>
        <w:tc>
          <w:tcPr>
            <w:tcW w:w="2268" w:type="dxa"/>
          </w:tcPr>
          <w:p w14:paraId="330A4B47" w14:textId="77777777" w:rsidR="00280BD7" w:rsidRPr="00E57328" w:rsidRDefault="00280BD7"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2CF6C09B"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280BD7" w14:paraId="1CA4DC41" w14:textId="77777777" w:rsidTr="00BC7348">
        <w:trPr>
          <w:trHeight w:val="300"/>
          <w:jc w:val="center"/>
        </w:trPr>
        <w:tc>
          <w:tcPr>
            <w:tcW w:w="1640" w:type="dxa"/>
            <w:shd w:val="clear" w:color="auto" w:fill="auto"/>
            <w:noWrap/>
            <w:hideMark/>
          </w:tcPr>
          <w:p w14:paraId="08442E47" w14:textId="77777777" w:rsidR="00280BD7" w:rsidRPr="00E57328" w:rsidRDefault="00280BD7" w:rsidP="00BC7348">
            <w:pPr>
              <w:pStyle w:val="TAL"/>
              <w:rPr>
                <w:highlight w:val="lightGray"/>
                <w:lang w:eastAsia="ko-KR"/>
              </w:rPr>
            </w:pPr>
            <w:r w:rsidRPr="00E57328">
              <w:rPr>
                <w:highlight w:val="lightGray"/>
                <w:lang w:eastAsia="ko-KR"/>
              </w:rPr>
              <w:t xml:space="preserve">RSRP_127 </w:t>
            </w:r>
            <w:r w:rsidRPr="00E57328">
              <w:rPr>
                <w:highlight w:val="lightGray"/>
                <w:lang w:eastAsia="zh-CN"/>
              </w:rPr>
              <w:t>(Note)</w:t>
            </w:r>
          </w:p>
        </w:tc>
        <w:tc>
          <w:tcPr>
            <w:tcW w:w="2154" w:type="dxa"/>
            <w:shd w:val="clear" w:color="auto" w:fill="auto"/>
            <w:noWrap/>
            <w:hideMark/>
          </w:tcPr>
          <w:p w14:paraId="3AB01583" w14:textId="77777777" w:rsidR="00280BD7" w:rsidRPr="00E57328" w:rsidRDefault="00280BD7" w:rsidP="00BC7348">
            <w:pPr>
              <w:pStyle w:val="TAL"/>
              <w:rPr>
                <w:highlight w:val="lightGray"/>
                <w:lang w:eastAsia="ko-KR"/>
              </w:rPr>
            </w:pPr>
            <w:r w:rsidRPr="00E57328">
              <w:rPr>
                <w:highlight w:val="lightGray"/>
                <w:lang w:eastAsia="ko-KR"/>
              </w:rPr>
              <w:t>Infinity</w:t>
            </w:r>
          </w:p>
        </w:tc>
        <w:tc>
          <w:tcPr>
            <w:tcW w:w="2268" w:type="dxa"/>
          </w:tcPr>
          <w:p w14:paraId="10361384" w14:textId="77777777" w:rsidR="00280BD7" w:rsidRPr="00E57328" w:rsidRDefault="00280BD7" w:rsidP="00BC7348">
            <w:pPr>
              <w:pStyle w:val="TAL"/>
              <w:rPr>
                <w:highlight w:val="lightGray"/>
                <w:lang w:eastAsia="ko-KR"/>
              </w:rPr>
            </w:pPr>
            <w:r w:rsidRPr="00E57328">
              <w:rPr>
                <w:highlight w:val="lightGray"/>
                <w:lang w:eastAsia="zh-CN"/>
              </w:rPr>
              <w:t>Infinity</w:t>
            </w:r>
          </w:p>
        </w:tc>
        <w:tc>
          <w:tcPr>
            <w:tcW w:w="710" w:type="dxa"/>
            <w:shd w:val="clear" w:color="auto" w:fill="auto"/>
            <w:noWrap/>
            <w:hideMark/>
          </w:tcPr>
          <w:p w14:paraId="05976907" w14:textId="77777777" w:rsidR="00280BD7" w:rsidRPr="00E57328" w:rsidRDefault="00280BD7" w:rsidP="00BC7348">
            <w:pPr>
              <w:pStyle w:val="TAL"/>
              <w:rPr>
                <w:highlight w:val="lightGray"/>
                <w:lang w:eastAsia="ko-KR"/>
              </w:rPr>
            </w:pPr>
            <w:r w:rsidRPr="00E57328">
              <w:rPr>
                <w:highlight w:val="lightGray"/>
                <w:lang w:eastAsia="ko-KR"/>
              </w:rPr>
              <w:t>dBm</w:t>
            </w:r>
          </w:p>
        </w:tc>
      </w:tr>
      <w:tr w:rsidR="00280BD7" w:rsidRPr="009C5807" w14:paraId="21EDA998" w14:textId="77777777" w:rsidTr="00BC7348">
        <w:trPr>
          <w:trHeight w:val="300"/>
          <w:jc w:val="center"/>
        </w:trPr>
        <w:tc>
          <w:tcPr>
            <w:tcW w:w="6772" w:type="dxa"/>
            <w:gridSpan w:val="4"/>
            <w:shd w:val="clear" w:color="auto" w:fill="auto"/>
            <w:noWrap/>
          </w:tcPr>
          <w:p w14:paraId="7BA2719E" w14:textId="77777777" w:rsidR="00280BD7" w:rsidRPr="009C5807" w:rsidRDefault="00280BD7" w:rsidP="00BC7348">
            <w:pPr>
              <w:pStyle w:val="TAN"/>
              <w:rPr>
                <w:lang w:eastAsia="ko-KR"/>
              </w:rPr>
            </w:pPr>
            <w:r w:rsidRPr="00E57328">
              <w:rPr>
                <w:highlight w:val="lightGray"/>
                <w:lang w:eastAsia="zh-CN"/>
              </w:rPr>
              <w:t>Note:</w:t>
            </w:r>
            <w:r w:rsidRPr="00E57328">
              <w:rPr>
                <w:sz w:val="28"/>
                <w:highlight w:val="lightGray"/>
                <w:lang w:val="en-US"/>
              </w:rPr>
              <w:tab/>
            </w:r>
            <w:r w:rsidRPr="00E57328">
              <w:rPr>
                <w:highlight w:val="lightGray"/>
                <w:lang w:eastAsia="zh-CN"/>
              </w:rPr>
              <w:t>The value of RSRP_127 is applicable for RSRP threshold configured by the network as defined in TS 38.331 [2], but not for the purpose of measurement reporting.</w:t>
            </w:r>
          </w:p>
        </w:tc>
      </w:tr>
    </w:tbl>
    <w:p w14:paraId="3B3177BE" w14:textId="77777777" w:rsidR="00280BD7" w:rsidRDefault="00280BD7" w:rsidP="00DC4CEE">
      <w:pPr>
        <w:overflowPunct/>
        <w:jc w:val="both"/>
        <w:textAlignment w:val="auto"/>
        <w:rPr>
          <w:rFonts w:ascii="Arial" w:eastAsia="SimSun" w:hAnsi="Arial"/>
        </w:rPr>
      </w:pPr>
    </w:p>
    <w:p w14:paraId="4ED34DDA" w14:textId="634748B3" w:rsidR="00280BD7" w:rsidRDefault="00280BD7" w:rsidP="00DC4CEE">
      <w:pPr>
        <w:overflowPunct/>
        <w:jc w:val="both"/>
        <w:textAlignment w:val="auto"/>
        <w:rPr>
          <w:rFonts w:ascii="Arial" w:eastAsia="SimSun" w:hAnsi="Arial"/>
        </w:rPr>
      </w:pPr>
      <w:r>
        <w:rPr>
          <w:rFonts w:ascii="Arial" w:eastAsia="SimSun" w:hAnsi="Arial"/>
        </w:rPr>
        <w:t>…</w:t>
      </w:r>
    </w:p>
    <w:p w14:paraId="6275743B" w14:textId="77777777" w:rsidR="000B38CE" w:rsidRPr="00E57328" w:rsidRDefault="000B38CE" w:rsidP="000B38CE">
      <w:pPr>
        <w:pStyle w:val="Heading5"/>
        <w:rPr>
          <w:highlight w:val="lightGray"/>
          <w:lang w:val="en-US" w:eastAsia="zh-CN"/>
        </w:rPr>
      </w:pPr>
      <w:r w:rsidRPr="00E57328">
        <w:rPr>
          <w:highlight w:val="lightGray"/>
          <w:lang w:val="en-US" w:eastAsia="zh-CN"/>
        </w:rPr>
        <w:lastRenderedPageBreak/>
        <w:t>10.1.9B.1.1</w:t>
      </w:r>
      <w:r w:rsidRPr="00E57328">
        <w:rPr>
          <w:highlight w:val="lightGray"/>
          <w:lang w:val="en-US" w:eastAsia="zh-CN"/>
        </w:rPr>
        <w:tab/>
      </w:r>
      <w:r w:rsidRPr="00E57328">
        <w:rPr>
          <w:noProof/>
          <w:highlight w:val="lightGray"/>
        </w:rPr>
        <w:t>Absolute</w:t>
      </w:r>
      <w:r w:rsidRPr="00E57328">
        <w:rPr>
          <w:highlight w:val="lightGray"/>
        </w:rPr>
        <w:t xml:space="preserve"> Accuracy of </w:t>
      </w:r>
      <w:r w:rsidRPr="00E57328">
        <w:rPr>
          <w:highlight w:val="lightGray"/>
          <w:lang w:eastAsia="zh-CN"/>
        </w:rPr>
        <w:t>SS-RSRQ</w:t>
      </w:r>
      <w:r w:rsidRPr="00E57328">
        <w:rPr>
          <w:highlight w:val="lightGray"/>
          <w:lang w:val="en-US" w:eastAsia="zh-CN"/>
        </w:rPr>
        <w:t xml:space="preserve"> in FR1</w:t>
      </w:r>
    </w:p>
    <w:p w14:paraId="4EF8E54F" w14:textId="77777777" w:rsidR="000B38CE" w:rsidRPr="00E57328" w:rsidRDefault="000B38CE" w:rsidP="000B38CE">
      <w:pPr>
        <w:rPr>
          <w:rFonts w:cs="v4.2.0"/>
          <w:i/>
          <w:highlight w:val="lightGray"/>
        </w:rPr>
      </w:pPr>
      <w:r w:rsidRPr="00E57328">
        <w:rPr>
          <w:rFonts w:cs="v4.2.0"/>
          <w:highlight w:val="lightGray"/>
        </w:rPr>
        <w:t>The requirements for absolute accuracy of</w:t>
      </w:r>
      <w:r w:rsidRPr="00E57328">
        <w:rPr>
          <w:rFonts w:cs="v4.2.0"/>
          <w:highlight w:val="lightGray"/>
          <w:lang w:eastAsia="zh-CN"/>
        </w:rPr>
        <w:t xml:space="preserve"> SS-RSRQ</w:t>
      </w:r>
      <w:r w:rsidRPr="00E57328">
        <w:rPr>
          <w:rFonts w:cs="v4.2.0"/>
          <w:highlight w:val="lightGray"/>
        </w:rPr>
        <w:t xml:space="preserve"> in this clause apply to a cell on a frequency in FR1 that has different carrier frequency from the serving cell.</w:t>
      </w:r>
    </w:p>
    <w:p w14:paraId="3D81D46D" w14:textId="77777777" w:rsidR="000B38CE" w:rsidRPr="00E57328" w:rsidRDefault="000B38CE" w:rsidP="000B38CE">
      <w:pPr>
        <w:rPr>
          <w:rFonts w:cs="v4.2.0"/>
          <w:highlight w:val="lightGray"/>
        </w:rPr>
      </w:pPr>
      <w:r w:rsidRPr="00E57328">
        <w:rPr>
          <w:rFonts w:cs="v4.2.0"/>
          <w:highlight w:val="lightGray"/>
        </w:rPr>
        <w:t xml:space="preserve">The accuracy requirements in Table </w:t>
      </w:r>
      <w:r w:rsidRPr="00E57328">
        <w:rPr>
          <w:rFonts w:cs="v4.2.0"/>
          <w:highlight w:val="lightGray"/>
          <w:lang w:eastAsia="zh-CN"/>
        </w:rPr>
        <w:t>10.1.9B.1.1</w:t>
      </w:r>
      <w:r w:rsidRPr="00E57328">
        <w:rPr>
          <w:rFonts w:cs="v4.2.0"/>
          <w:highlight w:val="lightGray"/>
        </w:rPr>
        <w:t>-1 are valid under the following conditions:</w:t>
      </w:r>
    </w:p>
    <w:p w14:paraId="38BF3370" w14:textId="77777777" w:rsidR="000B38CE" w:rsidRPr="00E57328" w:rsidRDefault="000B38CE" w:rsidP="000B38CE">
      <w:pPr>
        <w:pStyle w:val="B10"/>
        <w:rPr>
          <w:highlight w:val="lightGray"/>
          <w:lang w:eastAsia="zh-CN"/>
        </w:rPr>
      </w:pPr>
      <w:r w:rsidRPr="00E57328">
        <w:rPr>
          <w:highlight w:val="lightGray"/>
        </w:rPr>
        <w:t>-</w:t>
      </w:r>
      <w:r w:rsidRPr="00E57328">
        <w:rPr>
          <w:rFonts w:ascii="Arial" w:hAnsi="Arial"/>
          <w:sz w:val="28"/>
          <w:highlight w:val="lightGray"/>
          <w:lang w:val="en-US"/>
        </w:rPr>
        <w:tab/>
      </w:r>
      <w:r w:rsidRPr="00E57328">
        <w:rPr>
          <w:highlight w:val="lightGray"/>
        </w:rPr>
        <w:t>Conditions defined in clause 7.3 of TS 38.101-1 [18] for reference sensitivity are fulfilled.</w:t>
      </w:r>
    </w:p>
    <w:p w14:paraId="1A25215D" w14:textId="77777777" w:rsidR="000B38CE" w:rsidRPr="00E57328" w:rsidRDefault="000B38CE" w:rsidP="000B38CE">
      <w:pPr>
        <w:pStyle w:val="B10"/>
        <w:rPr>
          <w:highlight w:val="lightGray"/>
          <w:lang w:eastAsia="zh-CN"/>
        </w:rPr>
      </w:pPr>
      <w:r w:rsidRPr="00E57328">
        <w:rPr>
          <w:highlight w:val="lightGray"/>
        </w:rPr>
        <w:t>-</w:t>
      </w:r>
      <w:r w:rsidRPr="00E57328">
        <w:rPr>
          <w:rFonts w:ascii="Arial" w:hAnsi="Arial"/>
          <w:sz w:val="28"/>
          <w:highlight w:val="lightGray"/>
          <w:lang w:val="en-US"/>
        </w:rPr>
        <w:tab/>
      </w:r>
      <w:r w:rsidRPr="00E57328">
        <w:rPr>
          <w:highlight w:val="lightGray"/>
        </w:rPr>
        <w:t xml:space="preserve">Conditions for inter-frequency measurements are fulfilled according to Annex B.1.3 for a corresponding Band </w:t>
      </w:r>
      <w:r w:rsidRPr="00E57328">
        <w:rPr>
          <w:rFonts w:cs="v4.2.0"/>
          <w:highlight w:val="lightGray"/>
          <w:lang w:eastAsia="ko-KR"/>
        </w:rPr>
        <w:t>for each relevant SSB</w:t>
      </w:r>
      <w:r w:rsidRPr="00E57328">
        <w:rPr>
          <w:highlight w:val="lightGray"/>
        </w:rPr>
        <w:t>.</w:t>
      </w:r>
    </w:p>
    <w:p w14:paraId="1D7D9FD0" w14:textId="77777777" w:rsidR="000B38CE" w:rsidRPr="00E57328" w:rsidRDefault="000B38CE" w:rsidP="000B38CE">
      <w:pPr>
        <w:pStyle w:val="TH"/>
        <w:rPr>
          <w:highlight w:val="lightGray"/>
          <w:lang w:eastAsia="zh-CN"/>
        </w:rPr>
      </w:pPr>
      <w:r w:rsidRPr="00E57328">
        <w:rPr>
          <w:highlight w:val="lightGray"/>
        </w:rPr>
        <w:t xml:space="preserve">Table </w:t>
      </w:r>
      <w:r w:rsidRPr="00E57328">
        <w:rPr>
          <w:highlight w:val="lightGray"/>
          <w:lang w:eastAsia="zh-CN"/>
        </w:rPr>
        <w:t>10.1.9B.1.1</w:t>
      </w:r>
      <w:r w:rsidRPr="00E57328">
        <w:rPr>
          <w:highlight w:val="lightGray"/>
        </w:rPr>
        <w:t xml:space="preserve">-1: </w:t>
      </w:r>
      <w:r w:rsidRPr="00E57328">
        <w:rPr>
          <w:highlight w:val="lightGray"/>
          <w:lang w:eastAsia="zh-CN"/>
        </w:rPr>
        <w:t>SS-RSRQ</w:t>
      </w:r>
      <w:r w:rsidRPr="00E57328">
        <w:rPr>
          <w:highlight w:val="lightGray"/>
        </w:rPr>
        <w:t xml:space="preserve"> Inter frequency absolute accuracy</w:t>
      </w:r>
      <w:r w:rsidRPr="00E57328">
        <w:rPr>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B38CE" w:rsidRPr="000B38CE" w14:paraId="3644D3C5" w14:textId="77777777" w:rsidTr="00BC734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768BCC9" w14:textId="77777777" w:rsidR="000B38CE" w:rsidRPr="00E57328" w:rsidRDefault="000B38CE" w:rsidP="00BC7348">
            <w:pPr>
              <w:pStyle w:val="TAH"/>
              <w:rPr>
                <w:highlight w:val="lightGray"/>
              </w:rPr>
            </w:pPr>
            <w:r w:rsidRPr="00E57328">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F5D24" w14:textId="77777777" w:rsidR="000B38CE" w:rsidRPr="00E57328" w:rsidRDefault="000B38CE" w:rsidP="00BC7348">
            <w:pPr>
              <w:pStyle w:val="TAH"/>
              <w:rPr>
                <w:highlight w:val="lightGray"/>
              </w:rPr>
            </w:pPr>
            <w:r w:rsidRPr="00E57328">
              <w:rPr>
                <w:highlight w:val="lightGray"/>
              </w:rPr>
              <w:t>Conditions</w:t>
            </w:r>
          </w:p>
        </w:tc>
      </w:tr>
      <w:tr w:rsidR="000B38CE" w:rsidRPr="000B38CE" w14:paraId="03C8F6AF" w14:textId="77777777" w:rsidTr="00BC7348">
        <w:trPr>
          <w:jc w:val="center"/>
        </w:trPr>
        <w:tc>
          <w:tcPr>
            <w:tcW w:w="1035" w:type="dxa"/>
            <w:tcBorders>
              <w:top w:val="single" w:sz="6" w:space="0" w:color="auto"/>
              <w:left w:val="single" w:sz="4" w:space="0" w:color="auto"/>
              <w:right w:val="single" w:sz="6" w:space="0" w:color="auto"/>
            </w:tcBorders>
            <w:shd w:val="clear" w:color="auto" w:fill="auto"/>
            <w:vAlign w:val="center"/>
          </w:tcPr>
          <w:p w14:paraId="097CEE0F" w14:textId="77777777" w:rsidR="000B38CE" w:rsidRPr="00E57328" w:rsidRDefault="000B38CE" w:rsidP="00BC7348">
            <w:pPr>
              <w:pStyle w:val="TAH"/>
              <w:rPr>
                <w:highlight w:val="lightGray"/>
              </w:rPr>
            </w:pPr>
            <w:r w:rsidRPr="00E57328">
              <w:rPr>
                <w:highlight w:val="lightGray"/>
              </w:rPr>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8C55F7D" w14:textId="77777777" w:rsidR="000B38CE" w:rsidRPr="00E57328" w:rsidRDefault="000B38CE" w:rsidP="00BC7348">
            <w:pPr>
              <w:pStyle w:val="TAH"/>
              <w:rPr>
                <w:highlight w:val="lightGray"/>
              </w:rPr>
            </w:pPr>
            <w:r w:rsidRPr="00E57328">
              <w:rPr>
                <w:highlight w:val="lightGray"/>
              </w:rPr>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6ECEE10" w14:textId="77777777" w:rsidR="000B38CE" w:rsidRPr="00E57328" w:rsidRDefault="000B38CE" w:rsidP="00BC7348">
            <w:pPr>
              <w:pStyle w:val="TAH"/>
              <w:rPr>
                <w:highlight w:val="lightGray"/>
              </w:rPr>
            </w:pPr>
            <w:r w:rsidRPr="00E57328">
              <w:rPr>
                <w:highlight w:val="lightGray"/>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75C9BC" w14:textId="77777777" w:rsidR="000B38CE" w:rsidRPr="00E57328" w:rsidRDefault="000B38CE" w:rsidP="00BC7348">
            <w:pPr>
              <w:pStyle w:val="TAH"/>
              <w:rPr>
                <w:highlight w:val="lightGray"/>
              </w:rPr>
            </w:pPr>
            <w:r w:rsidRPr="00E57328">
              <w:rPr>
                <w:highlight w:val="lightGray"/>
              </w:rPr>
              <w:t>Io</w:t>
            </w:r>
            <w:r w:rsidRPr="00E57328">
              <w:rPr>
                <w:highlight w:val="lightGray"/>
                <w:vertAlign w:val="superscript"/>
                <w:lang w:eastAsia="zh-CN"/>
              </w:rPr>
              <w:t xml:space="preserve"> Note 1</w:t>
            </w:r>
            <w:r w:rsidRPr="00E57328">
              <w:rPr>
                <w:highlight w:val="lightGray"/>
              </w:rPr>
              <w:t xml:space="preserve"> range</w:t>
            </w:r>
          </w:p>
        </w:tc>
      </w:tr>
      <w:tr w:rsidR="000B38CE" w:rsidRPr="000B38CE" w14:paraId="54A67C45" w14:textId="77777777" w:rsidTr="00BC7348">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FAC52B1" w14:textId="77777777" w:rsidR="000B38CE" w:rsidRPr="00E57328" w:rsidRDefault="000B38CE" w:rsidP="00BC734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vAlign w:val="center"/>
          </w:tcPr>
          <w:p w14:paraId="20ED3635" w14:textId="77777777" w:rsidR="000B38CE" w:rsidRPr="00E57328" w:rsidRDefault="000B38CE" w:rsidP="00BC734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vAlign w:val="center"/>
          </w:tcPr>
          <w:p w14:paraId="474543EE" w14:textId="77777777" w:rsidR="000B38CE" w:rsidRPr="00E57328" w:rsidRDefault="000B38CE" w:rsidP="00BC7348">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74BCF89" w14:textId="77777777" w:rsidR="000B38CE" w:rsidRPr="00E57328" w:rsidRDefault="000B38CE" w:rsidP="00BC7348">
            <w:pPr>
              <w:pStyle w:val="TAH"/>
              <w:rPr>
                <w:highlight w:val="lightGray"/>
              </w:rPr>
            </w:pPr>
            <w:r w:rsidRPr="00E57328">
              <w:rPr>
                <w:highlight w:val="lightGray"/>
              </w:rPr>
              <w:t>NR operating band groups</w:t>
            </w:r>
            <w:r w:rsidRPr="00E57328">
              <w:rPr>
                <w:highlight w:val="lightGray"/>
                <w:vertAlign w:val="superscript"/>
              </w:rPr>
              <w:t xml:space="preserve"> </w:t>
            </w:r>
            <w:r w:rsidRPr="00E57328">
              <w:rPr>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2659EF3" w14:textId="77777777" w:rsidR="000B38CE" w:rsidRPr="00E57328" w:rsidRDefault="000B38CE" w:rsidP="00BC7348">
            <w:pPr>
              <w:pStyle w:val="TAH"/>
              <w:rPr>
                <w:highlight w:val="lightGray"/>
              </w:rPr>
            </w:pPr>
            <w:r w:rsidRPr="00E57328">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F8FA47F" w14:textId="77777777" w:rsidR="000B38CE" w:rsidRPr="00E57328" w:rsidRDefault="000B38CE" w:rsidP="00BC7348">
            <w:pPr>
              <w:pStyle w:val="TAH"/>
              <w:rPr>
                <w:highlight w:val="lightGray"/>
              </w:rPr>
            </w:pPr>
            <w:r w:rsidRPr="00E57328">
              <w:rPr>
                <w:highlight w:val="lightGray"/>
              </w:rPr>
              <w:t>Maximum Io</w:t>
            </w:r>
          </w:p>
        </w:tc>
      </w:tr>
      <w:tr w:rsidR="000B38CE" w:rsidRPr="000B38CE" w14:paraId="66AB4DAB" w14:textId="77777777" w:rsidTr="00BC7348">
        <w:trPr>
          <w:trHeight w:val="308"/>
          <w:jc w:val="center"/>
        </w:trPr>
        <w:tc>
          <w:tcPr>
            <w:tcW w:w="1035" w:type="dxa"/>
            <w:tcBorders>
              <w:top w:val="single" w:sz="6" w:space="0" w:color="auto"/>
              <w:left w:val="single" w:sz="4" w:space="0" w:color="auto"/>
              <w:right w:val="single" w:sz="6" w:space="0" w:color="auto"/>
            </w:tcBorders>
            <w:shd w:val="clear" w:color="auto" w:fill="auto"/>
          </w:tcPr>
          <w:p w14:paraId="11FA3EA2" w14:textId="77777777" w:rsidR="000B38CE" w:rsidRPr="00E57328" w:rsidRDefault="000B38CE" w:rsidP="00BC7348">
            <w:pPr>
              <w:pStyle w:val="TAH"/>
              <w:rPr>
                <w:highlight w:val="lightGray"/>
              </w:rPr>
            </w:pPr>
            <w:r w:rsidRPr="00E57328">
              <w:rPr>
                <w:highlight w:val="lightGray"/>
              </w:rPr>
              <w:t>dB</w:t>
            </w:r>
          </w:p>
        </w:tc>
        <w:tc>
          <w:tcPr>
            <w:tcW w:w="1047" w:type="dxa"/>
            <w:tcBorders>
              <w:top w:val="single" w:sz="6" w:space="0" w:color="auto"/>
              <w:left w:val="single" w:sz="6" w:space="0" w:color="auto"/>
              <w:right w:val="single" w:sz="6" w:space="0" w:color="auto"/>
            </w:tcBorders>
            <w:shd w:val="clear" w:color="auto" w:fill="auto"/>
          </w:tcPr>
          <w:p w14:paraId="48417EFA" w14:textId="77777777" w:rsidR="000B38CE" w:rsidRPr="00E57328" w:rsidRDefault="000B38CE" w:rsidP="00BC7348">
            <w:pPr>
              <w:pStyle w:val="TAH"/>
              <w:rPr>
                <w:highlight w:val="lightGray"/>
              </w:rPr>
            </w:pPr>
            <w:r w:rsidRPr="00E57328">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13B12A85" w14:textId="77777777" w:rsidR="000B38CE" w:rsidRPr="00E57328" w:rsidRDefault="000B38CE" w:rsidP="00BC7348">
            <w:pPr>
              <w:pStyle w:val="TAH"/>
              <w:rPr>
                <w:highlight w:val="lightGray"/>
              </w:rPr>
            </w:pPr>
            <w:r w:rsidRPr="00E57328">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0EB8E0CC" w14:textId="77777777" w:rsidR="000B38CE" w:rsidRPr="00E57328" w:rsidRDefault="000B38CE" w:rsidP="00BC7348">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594B997" w14:textId="77777777" w:rsidR="000B38CE" w:rsidRPr="00E57328" w:rsidRDefault="000B38CE" w:rsidP="00BC7348">
            <w:pPr>
              <w:pStyle w:val="TAH"/>
              <w:rPr>
                <w:highlight w:val="lightGray"/>
              </w:rPr>
            </w:pPr>
            <w:r w:rsidRPr="00E57328">
              <w:rPr>
                <w:rFonts w:cs="Arial"/>
                <w:highlight w:val="lightGray"/>
              </w:rPr>
              <w:t xml:space="preserve">dBm / </w:t>
            </w:r>
            <w:r w:rsidRPr="00E57328">
              <w:rPr>
                <w:highlight w:val="lightGray"/>
              </w:rPr>
              <w:t>SCS</w:t>
            </w:r>
            <w:r w:rsidRPr="00E57328">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5A0BAA3" w14:textId="77777777" w:rsidR="000B38CE" w:rsidRPr="00E57328" w:rsidRDefault="000B38CE" w:rsidP="00BC7348">
            <w:pPr>
              <w:pStyle w:val="TAH"/>
              <w:rPr>
                <w:highlight w:val="lightGray"/>
              </w:rPr>
            </w:pPr>
            <w:r w:rsidRPr="00E57328">
              <w:rPr>
                <w:highlight w:val="lightGray"/>
              </w:rPr>
              <w:t>dBm/BW</w:t>
            </w:r>
            <w:r w:rsidRPr="00E57328">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24BE74" w14:textId="77777777" w:rsidR="000B38CE" w:rsidRPr="00E57328" w:rsidRDefault="000B38CE" w:rsidP="00BC7348">
            <w:pPr>
              <w:pStyle w:val="TAH"/>
              <w:rPr>
                <w:highlight w:val="lightGray"/>
              </w:rPr>
            </w:pPr>
            <w:r w:rsidRPr="00E57328">
              <w:rPr>
                <w:highlight w:val="lightGray"/>
              </w:rPr>
              <w:t>dBm/BW</w:t>
            </w:r>
            <w:r w:rsidRPr="00E57328">
              <w:rPr>
                <w:highlight w:val="lightGray"/>
                <w:vertAlign w:val="subscript"/>
              </w:rPr>
              <w:t>Channel</w:t>
            </w:r>
          </w:p>
        </w:tc>
      </w:tr>
      <w:tr w:rsidR="000B38CE" w:rsidRPr="000B38CE" w14:paraId="0DE42E67" w14:textId="77777777" w:rsidTr="00BC734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4CF77AE" w14:textId="77777777" w:rsidR="000B38CE" w:rsidRPr="00E57328" w:rsidRDefault="000B38CE" w:rsidP="00BC734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362F30E4" w14:textId="77777777" w:rsidR="000B38CE" w:rsidRPr="00E57328" w:rsidRDefault="000B38CE" w:rsidP="00BC734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4B737D22" w14:textId="77777777" w:rsidR="000B38CE" w:rsidRPr="00E57328" w:rsidRDefault="000B38CE" w:rsidP="00BC7348">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2894672E" w14:textId="77777777" w:rsidR="000B38CE" w:rsidRPr="00E57328" w:rsidRDefault="000B38CE" w:rsidP="00BC7348">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4723C7" w14:textId="77777777" w:rsidR="000B38CE" w:rsidRPr="00E57328" w:rsidRDefault="000B38CE" w:rsidP="00BC7348">
            <w:pPr>
              <w:pStyle w:val="TAH"/>
              <w:rPr>
                <w:rFonts w:cs="Arial"/>
                <w:highlight w:val="lightGray"/>
              </w:rPr>
            </w:pPr>
            <w:r w:rsidRPr="00E57328">
              <w:rPr>
                <w:highlight w:val="lightGray"/>
              </w:rPr>
              <w:t>SCS</w:t>
            </w:r>
            <w:r w:rsidRPr="00E57328">
              <w:rPr>
                <w:highlight w:val="lightGray"/>
                <w:vertAlign w:val="subscript"/>
              </w:rPr>
              <w:t>SSB</w:t>
            </w:r>
            <w:r w:rsidRPr="00E57328">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43481DB" w14:textId="77777777" w:rsidR="000B38CE" w:rsidRPr="00E57328" w:rsidRDefault="000B38CE" w:rsidP="00BC7348">
            <w:pPr>
              <w:pStyle w:val="TAH"/>
              <w:rPr>
                <w:rFonts w:cs="Arial"/>
                <w:highlight w:val="lightGray"/>
              </w:rPr>
            </w:pPr>
            <w:r w:rsidRPr="00E57328">
              <w:rPr>
                <w:highlight w:val="lightGray"/>
              </w:rPr>
              <w:t>SCS</w:t>
            </w:r>
            <w:r w:rsidRPr="00E57328">
              <w:rPr>
                <w:highlight w:val="lightGray"/>
                <w:vertAlign w:val="subscript"/>
              </w:rPr>
              <w:t>SSB</w:t>
            </w:r>
            <w:r w:rsidRPr="00E57328">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D666C01" w14:textId="77777777" w:rsidR="000B38CE" w:rsidRPr="00E57328" w:rsidRDefault="000B38CE" w:rsidP="00BC734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2D4A13BE" w14:textId="77777777" w:rsidR="000B38CE" w:rsidRPr="00E57328" w:rsidRDefault="000B38CE" w:rsidP="00BC7348">
            <w:pPr>
              <w:pStyle w:val="TAH"/>
              <w:rPr>
                <w:highlight w:val="lightGray"/>
              </w:rPr>
            </w:pPr>
          </w:p>
        </w:tc>
      </w:tr>
      <w:tr w:rsidR="000B38CE" w:rsidRPr="000B38CE" w14:paraId="44BEA9DB" w14:textId="77777777" w:rsidTr="00BC7348">
        <w:trPr>
          <w:jc w:val="center"/>
        </w:trPr>
        <w:tc>
          <w:tcPr>
            <w:tcW w:w="1035" w:type="dxa"/>
            <w:tcBorders>
              <w:top w:val="single" w:sz="6" w:space="0" w:color="auto"/>
              <w:left w:val="single" w:sz="4" w:space="0" w:color="auto"/>
              <w:right w:val="single" w:sz="6" w:space="0" w:color="auto"/>
            </w:tcBorders>
            <w:shd w:val="clear" w:color="auto" w:fill="auto"/>
          </w:tcPr>
          <w:p w14:paraId="05D4D8BF" w14:textId="77777777" w:rsidR="000B38CE" w:rsidRPr="00E57328" w:rsidRDefault="000B38CE" w:rsidP="00BC7348">
            <w:pPr>
              <w:pStyle w:val="TAC"/>
              <w:rPr>
                <w:highlight w:val="lightGray"/>
              </w:rPr>
            </w:pPr>
          </w:p>
        </w:tc>
        <w:tc>
          <w:tcPr>
            <w:tcW w:w="1047" w:type="dxa"/>
            <w:tcBorders>
              <w:top w:val="single" w:sz="6" w:space="0" w:color="auto"/>
              <w:left w:val="single" w:sz="6" w:space="0" w:color="auto"/>
              <w:right w:val="single" w:sz="6" w:space="0" w:color="auto"/>
            </w:tcBorders>
            <w:shd w:val="clear" w:color="auto" w:fill="auto"/>
          </w:tcPr>
          <w:p w14:paraId="518BDB1F" w14:textId="77777777" w:rsidR="000B38CE" w:rsidRPr="00E57328" w:rsidRDefault="000B38CE" w:rsidP="00BC7348">
            <w:pPr>
              <w:pStyle w:val="TAC"/>
              <w:rPr>
                <w:highlight w:val="lightGray"/>
              </w:rPr>
            </w:pPr>
          </w:p>
        </w:tc>
        <w:tc>
          <w:tcPr>
            <w:tcW w:w="802" w:type="dxa"/>
            <w:tcBorders>
              <w:top w:val="single" w:sz="6" w:space="0" w:color="auto"/>
              <w:left w:val="single" w:sz="6" w:space="0" w:color="auto"/>
              <w:right w:val="single" w:sz="6" w:space="0" w:color="auto"/>
            </w:tcBorders>
            <w:shd w:val="clear" w:color="auto" w:fill="auto"/>
          </w:tcPr>
          <w:p w14:paraId="7D6215E4" w14:textId="77777777" w:rsidR="000B38CE" w:rsidRPr="00E57328" w:rsidRDefault="000B38CE" w:rsidP="00BC734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EEBFAB" w14:textId="77777777" w:rsidR="000B38CE" w:rsidRPr="00E57328" w:rsidRDefault="000B38CE" w:rsidP="00BC7348">
            <w:pPr>
              <w:pStyle w:val="TAC"/>
              <w:rPr>
                <w:highlight w:val="lightGray"/>
              </w:rPr>
            </w:pPr>
            <w:r w:rsidRPr="00E57328">
              <w:rPr>
                <w:highlight w:val="lightGray"/>
              </w:rPr>
              <w:t>NR_FDD_FR1_A, NR_TDD_FR1_A,</w:t>
            </w:r>
          </w:p>
          <w:p w14:paraId="003BD612" w14:textId="77777777" w:rsidR="000B38CE" w:rsidRPr="00E57328" w:rsidRDefault="000B38CE" w:rsidP="00BC7348">
            <w:pPr>
              <w:pStyle w:val="TAC"/>
              <w:rPr>
                <w:highlight w:val="lightGray"/>
              </w:rPr>
            </w:pPr>
            <w:r w:rsidRPr="00E57328">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29026F1" w14:textId="77777777" w:rsidR="000B38CE" w:rsidRPr="00E57328" w:rsidRDefault="000B38CE" w:rsidP="00BC7348">
            <w:pPr>
              <w:pStyle w:val="TAC"/>
              <w:rPr>
                <w:highlight w:val="lightGray"/>
              </w:rPr>
            </w:pPr>
            <w:r w:rsidRPr="00E57328">
              <w:rPr>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329A15" w14:textId="77777777" w:rsidR="000B38CE" w:rsidRPr="00E57328" w:rsidRDefault="000B38CE" w:rsidP="00BC7348">
            <w:pPr>
              <w:pStyle w:val="TAC"/>
              <w:rPr>
                <w:rFonts w:cs="Arial"/>
                <w:highlight w:val="lightGray"/>
              </w:rPr>
            </w:pPr>
            <w:r w:rsidRPr="00E57328">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4DF81F" w14:textId="77777777" w:rsidR="000B38CE" w:rsidRPr="00E57328" w:rsidRDefault="000B38CE" w:rsidP="00BC7348">
            <w:pPr>
              <w:pStyle w:val="TAC"/>
              <w:rPr>
                <w:highlight w:val="lightGray"/>
              </w:rPr>
            </w:pPr>
            <w:r w:rsidRPr="00E57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3476CF" w14:textId="77777777" w:rsidR="000B38CE" w:rsidRPr="00E57328" w:rsidRDefault="000B38CE" w:rsidP="00BC7348">
            <w:pPr>
              <w:pStyle w:val="TAC"/>
              <w:rPr>
                <w:highlight w:val="lightGray"/>
              </w:rPr>
            </w:pPr>
            <w:r w:rsidRPr="00E57328">
              <w:rPr>
                <w:highlight w:val="lightGray"/>
              </w:rPr>
              <w:t>-50</w:t>
            </w:r>
          </w:p>
        </w:tc>
      </w:tr>
      <w:tr w:rsidR="000B38CE" w:rsidRPr="000B38CE" w14:paraId="4B3E7900" w14:textId="77777777" w:rsidTr="00BC7348">
        <w:trPr>
          <w:jc w:val="center"/>
        </w:trPr>
        <w:tc>
          <w:tcPr>
            <w:tcW w:w="1035" w:type="dxa"/>
            <w:tcBorders>
              <w:left w:val="single" w:sz="4" w:space="0" w:color="auto"/>
              <w:right w:val="single" w:sz="6" w:space="0" w:color="auto"/>
            </w:tcBorders>
            <w:shd w:val="clear" w:color="auto" w:fill="auto"/>
          </w:tcPr>
          <w:p w14:paraId="61871B69" w14:textId="77777777" w:rsidR="000B38CE" w:rsidRPr="00E57328" w:rsidRDefault="000B38CE" w:rsidP="00BC7348">
            <w:pPr>
              <w:pStyle w:val="TAC"/>
              <w:rPr>
                <w:highlight w:val="lightGray"/>
              </w:rPr>
            </w:pPr>
          </w:p>
        </w:tc>
        <w:tc>
          <w:tcPr>
            <w:tcW w:w="1047" w:type="dxa"/>
            <w:tcBorders>
              <w:left w:val="single" w:sz="6" w:space="0" w:color="auto"/>
              <w:right w:val="single" w:sz="6" w:space="0" w:color="auto"/>
            </w:tcBorders>
            <w:shd w:val="clear" w:color="auto" w:fill="auto"/>
          </w:tcPr>
          <w:p w14:paraId="173377B8" w14:textId="77777777" w:rsidR="000B38CE" w:rsidRPr="00E57328" w:rsidRDefault="000B38CE" w:rsidP="00BC7348">
            <w:pPr>
              <w:pStyle w:val="TAC"/>
              <w:rPr>
                <w:highlight w:val="lightGray"/>
              </w:rPr>
            </w:pPr>
          </w:p>
        </w:tc>
        <w:tc>
          <w:tcPr>
            <w:tcW w:w="802" w:type="dxa"/>
            <w:tcBorders>
              <w:left w:val="single" w:sz="6" w:space="0" w:color="auto"/>
              <w:right w:val="single" w:sz="6" w:space="0" w:color="auto"/>
            </w:tcBorders>
            <w:shd w:val="clear" w:color="auto" w:fill="auto"/>
          </w:tcPr>
          <w:p w14:paraId="2C8488E4" w14:textId="77777777" w:rsidR="000B38CE" w:rsidRPr="00E57328" w:rsidRDefault="000B38CE" w:rsidP="00BC734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3844B65" w14:textId="77777777" w:rsidR="000B38CE" w:rsidRPr="00E57328" w:rsidRDefault="000B38CE" w:rsidP="00BC7348">
            <w:pPr>
              <w:pStyle w:val="TAC"/>
              <w:rPr>
                <w:highlight w:val="lightGray"/>
              </w:rPr>
            </w:pPr>
            <w:r w:rsidRPr="00E57328">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4D6737" w14:textId="77777777" w:rsidR="000B38CE" w:rsidRPr="00E57328" w:rsidRDefault="000B38CE" w:rsidP="00BC7348">
            <w:pPr>
              <w:pStyle w:val="TAC"/>
              <w:rPr>
                <w:highlight w:val="lightGray"/>
              </w:rPr>
            </w:pPr>
            <w:r w:rsidRPr="00E57328">
              <w:rPr>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7D76D4" w14:textId="77777777" w:rsidR="000B38CE" w:rsidRPr="00E57328" w:rsidRDefault="000B38CE" w:rsidP="00BC7348">
            <w:pPr>
              <w:pStyle w:val="TAC"/>
              <w:rPr>
                <w:rFonts w:cs="Arial"/>
                <w:highlight w:val="lightGray"/>
                <w:lang w:val="sv-SE"/>
              </w:rPr>
            </w:pPr>
            <w:r w:rsidRPr="00E57328">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94498A7" w14:textId="77777777" w:rsidR="000B38CE" w:rsidRPr="00E57328" w:rsidRDefault="000B38CE" w:rsidP="00BC7348">
            <w:pPr>
              <w:pStyle w:val="TAC"/>
              <w:rPr>
                <w:highlight w:val="lightGray"/>
              </w:rPr>
            </w:pPr>
            <w:r w:rsidRPr="00E57328">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A11F67" w14:textId="77777777" w:rsidR="000B38CE" w:rsidRPr="00E57328" w:rsidRDefault="000B38CE" w:rsidP="00BC7348">
            <w:pPr>
              <w:pStyle w:val="TAC"/>
              <w:rPr>
                <w:highlight w:val="lightGray"/>
              </w:rPr>
            </w:pPr>
            <w:r w:rsidRPr="00E57328">
              <w:rPr>
                <w:highlight w:val="lightGray"/>
              </w:rPr>
              <w:t>-50</w:t>
            </w:r>
          </w:p>
        </w:tc>
      </w:tr>
      <w:tr w:rsidR="000B38CE" w:rsidRPr="000B38CE" w14:paraId="799DBAB8" w14:textId="77777777" w:rsidTr="00BC7348">
        <w:trPr>
          <w:jc w:val="center"/>
        </w:trPr>
        <w:tc>
          <w:tcPr>
            <w:tcW w:w="1035" w:type="dxa"/>
            <w:tcBorders>
              <w:left w:val="single" w:sz="4" w:space="0" w:color="auto"/>
              <w:right w:val="single" w:sz="6" w:space="0" w:color="auto"/>
            </w:tcBorders>
            <w:shd w:val="clear" w:color="auto" w:fill="auto"/>
          </w:tcPr>
          <w:p w14:paraId="36B4D2E3" w14:textId="77777777" w:rsidR="000B38CE" w:rsidRPr="00E57328" w:rsidRDefault="000B38CE" w:rsidP="00BC7348">
            <w:pPr>
              <w:pStyle w:val="TAC"/>
              <w:rPr>
                <w:highlight w:val="lightGray"/>
              </w:rPr>
            </w:pPr>
          </w:p>
        </w:tc>
        <w:tc>
          <w:tcPr>
            <w:tcW w:w="1047" w:type="dxa"/>
            <w:tcBorders>
              <w:left w:val="single" w:sz="6" w:space="0" w:color="auto"/>
              <w:right w:val="single" w:sz="6" w:space="0" w:color="auto"/>
            </w:tcBorders>
            <w:shd w:val="clear" w:color="auto" w:fill="auto"/>
          </w:tcPr>
          <w:p w14:paraId="520B18CB" w14:textId="77777777" w:rsidR="000B38CE" w:rsidRPr="00E57328" w:rsidRDefault="000B38CE" w:rsidP="00BC7348">
            <w:pPr>
              <w:pStyle w:val="TAC"/>
              <w:rPr>
                <w:highlight w:val="lightGray"/>
              </w:rPr>
            </w:pPr>
          </w:p>
        </w:tc>
        <w:tc>
          <w:tcPr>
            <w:tcW w:w="802" w:type="dxa"/>
            <w:tcBorders>
              <w:left w:val="single" w:sz="6" w:space="0" w:color="auto"/>
              <w:right w:val="single" w:sz="6" w:space="0" w:color="auto"/>
            </w:tcBorders>
            <w:shd w:val="clear" w:color="auto" w:fill="auto"/>
          </w:tcPr>
          <w:p w14:paraId="0EC304C8" w14:textId="77777777" w:rsidR="000B38CE" w:rsidRPr="00E57328" w:rsidRDefault="000B38CE" w:rsidP="00BC734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A9B28BF" w14:textId="77777777" w:rsidR="000B38CE" w:rsidRPr="00E57328" w:rsidRDefault="000B38CE" w:rsidP="00BC7348">
            <w:pPr>
              <w:pStyle w:val="TAC"/>
              <w:rPr>
                <w:highlight w:val="lightGray"/>
              </w:rPr>
            </w:pPr>
            <w:r w:rsidRPr="00E57328">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71B26" w14:textId="77777777" w:rsidR="000B38CE" w:rsidRPr="00E57328" w:rsidRDefault="000B38CE" w:rsidP="00BC7348">
            <w:pPr>
              <w:pStyle w:val="TAC"/>
              <w:rPr>
                <w:highlight w:val="lightGray"/>
              </w:rPr>
            </w:pPr>
            <w:r w:rsidRPr="00E57328">
              <w:rPr>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D5972FF" w14:textId="77777777" w:rsidR="000B38CE" w:rsidRPr="00E57328" w:rsidRDefault="000B38CE" w:rsidP="00BC7348">
            <w:pPr>
              <w:pStyle w:val="TAC"/>
              <w:rPr>
                <w:rFonts w:cs="Arial"/>
                <w:highlight w:val="lightGray"/>
                <w:lang w:val="sv-SE"/>
              </w:rPr>
            </w:pPr>
            <w:r w:rsidRPr="00E57328">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9D7395" w14:textId="77777777" w:rsidR="000B38CE" w:rsidRPr="00E57328" w:rsidRDefault="000B38CE" w:rsidP="00BC7348">
            <w:pPr>
              <w:pStyle w:val="TAC"/>
              <w:rPr>
                <w:highlight w:val="lightGray"/>
              </w:rPr>
            </w:pPr>
            <w:r w:rsidRPr="00E57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7F7E4" w14:textId="77777777" w:rsidR="000B38CE" w:rsidRPr="00E57328" w:rsidRDefault="000B38CE" w:rsidP="00BC7348">
            <w:pPr>
              <w:pStyle w:val="TAC"/>
              <w:rPr>
                <w:highlight w:val="lightGray"/>
              </w:rPr>
            </w:pPr>
            <w:r w:rsidRPr="00E57328">
              <w:rPr>
                <w:highlight w:val="lightGray"/>
              </w:rPr>
              <w:t>-50</w:t>
            </w:r>
          </w:p>
        </w:tc>
      </w:tr>
      <w:tr w:rsidR="000B38CE" w:rsidRPr="000B38CE" w14:paraId="0AE0BBCC" w14:textId="77777777" w:rsidTr="00BC7348">
        <w:trPr>
          <w:jc w:val="center"/>
        </w:trPr>
        <w:tc>
          <w:tcPr>
            <w:tcW w:w="1035" w:type="dxa"/>
            <w:tcBorders>
              <w:left w:val="single" w:sz="4" w:space="0" w:color="auto"/>
              <w:right w:val="single" w:sz="6" w:space="0" w:color="auto"/>
            </w:tcBorders>
            <w:shd w:val="clear" w:color="auto" w:fill="auto"/>
          </w:tcPr>
          <w:p w14:paraId="33111D54" w14:textId="77777777" w:rsidR="000B38CE" w:rsidRPr="00E57328" w:rsidRDefault="000B38CE" w:rsidP="00BC7348">
            <w:pPr>
              <w:pStyle w:val="TAC"/>
              <w:rPr>
                <w:highlight w:val="lightGray"/>
              </w:rPr>
            </w:pPr>
            <w:r w:rsidRPr="00E57328">
              <w:rPr>
                <w:highlight w:val="lightGray"/>
              </w:rPr>
              <w:sym w:font="Symbol" w:char="F0B1"/>
            </w:r>
            <w:r w:rsidRPr="00E57328">
              <w:rPr>
                <w:highlight w:val="lightGray"/>
              </w:rPr>
              <w:t>4</w:t>
            </w:r>
          </w:p>
        </w:tc>
        <w:tc>
          <w:tcPr>
            <w:tcW w:w="1047" w:type="dxa"/>
            <w:tcBorders>
              <w:left w:val="single" w:sz="6" w:space="0" w:color="auto"/>
              <w:right w:val="single" w:sz="6" w:space="0" w:color="auto"/>
            </w:tcBorders>
            <w:shd w:val="clear" w:color="auto" w:fill="auto"/>
          </w:tcPr>
          <w:p w14:paraId="329EFC5A" w14:textId="77777777" w:rsidR="000B38CE" w:rsidRPr="00E57328" w:rsidRDefault="000B38CE" w:rsidP="00BC7348">
            <w:pPr>
              <w:pStyle w:val="TAC"/>
              <w:rPr>
                <w:highlight w:val="lightGray"/>
              </w:rPr>
            </w:pPr>
            <w:r w:rsidRPr="00E57328">
              <w:rPr>
                <w:highlight w:val="lightGray"/>
              </w:rPr>
              <w:sym w:font="Symbol" w:char="F0B1"/>
            </w:r>
            <w:r w:rsidRPr="00E57328">
              <w:rPr>
                <w:highlight w:val="lightGray"/>
              </w:rPr>
              <w:t>5.5</w:t>
            </w:r>
          </w:p>
        </w:tc>
        <w:tc>
          <w:tcPr>
            <w:tcW w:w="802" w:type="dxa"/>
            <w:tcBorders>
              <w:left w:val="single" w:sz="6" w:space="0" w:color="auto"/>
              <w:right w:val="single" w:sz="6" w:space="0" w:color="auto"/>
            </w:tcBorders>
            <w:shd w:val="clear" w:color="auto" w:fill="auto"/>
          </w:tcPr>
          <w:p w14:paraId="1843E48F" w14:textId="77777777" w:rsidR="000B38CE" w:rsidRPr="00E57328" w:rsidRDefault="000B38CE" w:rsidP="00BC7348">
            <w:pPr>
              <w:pStyle w:val="TAC"/>
              <w:rPr>
                <w:highlight w:val="lightGray"/>
              </w:rPr>
            </w:pPr>
            <w:r w:rsidRPr="00E57328">
              <w:rPr>
                <w:highlight w:val="lightGray"/>
              </w:rPr>
              <w:sym w:font="Symbol" w:char="F0B3"/>
            </w:r>
            <w:r w:rsidRPr="00E57328">
              <w:rPr>
                <w:highlight w:val="lightGray"/>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A40FF2" w14:textId="77777777" w:rsidR="000B38CE" w:rsidRPr="00E57328" w:rsidRDefault="000B38CE" w:rsidP="00BC7348">
            <w:pPr>
              <w:pStyle w:val="TAC"/>
              <w:rPr>
                <w:highlight w:val="lightGray"/>
                <w:lang w:val="sv-SE"/>
              </w:rPr>
            </w:pPr>
            <w:r w:rsidRPr="00E57328">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04BA7D" w14:textId="77777777" w:rsidR="000B38CE" w:rsidRPr="00E57328" w:rsidRDefault="000B38CE" w:rsidP="00BC7348">
            <w:pPr>
              <w:pStyle w:val="TAC"/>
              <w:rPr>
                <w:highlight w:val="lightGray"/>
              </w:rPr>
            </w:pPr>
            <w:r w:rsidRPr="00E57328">
              <w:rPr>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47325C0" w14:textId="77777777" w:rsidR="000B38CE" w:rsidRPr="00E57328" w:rsidRDefault="000B38CE" w:rsidP="00BC7348">
            <w:pPr>
              <w:pStyle w:val="TAC"/>
              <w:rPr>
                <w:rFonts w:cs="Arial"/>
                <w:highlight w:val="lightGray"/>
              </w:rPr>
            </w:pPr>
            <w:r w:rsidRPr="00E57328">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7C1682" w14:textId="77777777" w:rsidR="000B38CE" w:rsidRPr="00E57328" w:rsidRDefault="000B38CE" w:rsidP="00BC7348">
            <w:pPr>
              <w:pStyle w:val="TAC"/>
              <w:rPr>
                <w:highlight w:val="lightGray"/>
              </w:rPr>
            </w:pPr>
            <w:r w:rsidRPr="00E57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785850" w14:textId="77777777" w:rsidR="000B38CE" w:rsidRPr="00E57328" w:rsidRDefault="000B38CE" w:rsidP="00BC7348">
            <w:pPr>
              <w:pStyle w:val="TAC"/>
              <w:rPr>
                <w:highlight w:val="lightGray"/>
              </w:rPr>
            </w:pPr>
            <w:r w:rsidRPr="00E57328">
              <w:rPr>
                <w:highlight w:val="lightGray"/>
              </w:rPr>
              <w:t>-50</w:t>
            </w:r>
          </w:p>
        </w:tc>
      </w:tr>
      <w:tr w:rsidR="000B38CE" w:rsidRPr="000B38CE" w14:paraId="40F8D63D" w14:textId="77777777" w:rsidTr="00BC7348">
        <w:trPr>
          <w:jc w:val="center"/>
        </w:trPr>
        <w:tc>
          <w:tcPr>
            <w:tcW w:w="1035" w:type="dxa"/>
            <w:tcBorders>
              <w:left w:val="single" w:sz="4" w:space="0" w:color="auto"/>
              <w:right w:val="single" w:sz="6" w:space="0" w:color="auto"/>
            </w:tcBorders>
            <w:shd w:val="clear" w:color="auto" w:fill="auto"/>
          </w:tcPr>
          <w:p w14:paraId="6A914691" w14:textId="77777777" w:rsidR="000B38CE" w:rsidRPr="00E57328" w:rsidRDefault="000B38CE" w:rsidP="00BC7348">
            <w:pPr>
              <w:pStyle w:val="TAC"/>
              <w:rPr>
                <w:highlight w:val="lightGray"/>
              </w:rPr>
            </w:pPr>
          </w:p>
        </w:tc>
        <w:tc>
          <w:tcPr>
            <w:tcW w:w="1047" w:type="dxa"/>
            <w:tcBorders>
              <w:left w:val="single" w:sz="6" w:space="0" w:color="auto"/>
              <w:right w:val="single" w:sz="6" w:space="0" w:color="auto"/>
            </w:tcBorders>
            <w:shd w:val="clear" w:color="auto" w:fill="auto"/>
          </w:tcPr>
          <w:p w14:paraId="624D1120" w14:textId="77777777" w:rsidR="000B38CE" w:rsidRPr="00E57328" w:rsidRDefault="000B38CE" w:rsidP="00BC7348">
            <w:pPr>
              <w:pStyle w:val="TAC"/>
              <w:rPr>
                <w:highlight w:val="lightGray"/>
              </w:rPr>
            </w:pPr>
          </w:p>
        </w:tc>
        <w:tc>
          <w:tcPr>
            <w:tcW w:w="802" w:type="dxa"/>
            <w:tcBorders>
              <w:left w:val="single" w:sz="6" w:space="0" w:color="auto"/>
              <w:right w:val="single" w:sz="6" w:space="0" w:color="auto"/>
            </w:tcBorders>
            <w:shd w:val="clear" w:color="auto" w:fill="auto"/>
          </w:tcPr>
          <w:p w14:paraId="4196DA68" w14:textId="77777777" w:rsidR="000B38CE" w:rsidRPr="00E57328" w:rsidRDefault="000B38CE" w:rsidP="00BC734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45A331" w14:textId="77777777" w:rsidR="000B38CE" w:rsidRPr="00E57328" w:rsidDel="00836998" w:rsidRDefault="000B38CE" w:rsidP="00BC7348">
            <w:pPr>
              <w:pStyle w:val="TAC"/>
              <w:rPr>
                <w:highlight w:val="lightGray"/>
                <w:lang w:val="sv-SE"/>
              </w:rPr>
            </w:pPr>
            <w:r w:rsidRPr="00E57328">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927FB8" w14:textId="77777777" w:rsidR="000B38CE" w:rsidRPr="00E57328" w:rsidRDefault="000B38CE" w:rsidP="00BC7348">
            <w:pPr>
              <w:pStyle w:val="TAC"/>
              <w:rPr>
                <w:highlight w:val="lightGray"/>
              </w:rPr>
            </w:pPr>
            <w:r w:rsidRPr="00E57328">
              <w:rPr>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C3A856B" w14:textId="77777777" w:rsidR="000B38CE" w:rsidRPr="00E57328" w:rsidRDefault="000B38CE" w:rsidP="00BC7348">
            <w:pPr>
              <w:pStyle w:val="TAC"/>
              <w:rPr>
                <w:rFonts w:cs="Arial"/>
                <w:highlight w:val="lightGray"/>
                <w:lang w:val="sv-SE"/>
              </w:rPr>
            </w:pPr>
            <w:r w:rsidRPr="00E57328">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1D2FF7" w14:textId="77777777" w:rsidR="000B38CE" w:rsidRPr="00E57328" w:rsidRDefault="000B38CE" w:rsidP="00BC7348">
            <w:pPr>
              <w:pStyle w:val="TAC"/>
              <w:rPr>
                <w:highlight w:val="lightGray"/>
              </w:rPr>
            </w:pPr>
            <w:r w:rsidRPr="00E57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C5E542" w14:textId="77777777" w:rsidR="000B38CE" w:rsidRPr="00E57328" w:rsidRDefault="000B38CE" w:rsidP="00BC7348">
            <w:pPr>
              <w:pStyle w:val="TAC"/>
              <w:rPr>
                <w:highlight w:val="lightGray"/>
              </w:rPr>
            </w:pPr>
            <w:r w:rsidRPr="00E57328">
              <w:rPr>
                <w:highlight w:val="lightGray"/>
              </w:rPr>
              <w:t>-50</w:t>
            </w:r>
          </w:p>
        </w:tc>
      </w:tr>
      <w:tr w:rsidR="000B38CE" w:rsidRPr="000B38CE" w14:paraId="0FC1B7F2" w14:textId="77777777" w:rsidTr="00BC7348">
        <w:trPr>
          <w:jc w:val="center"/>
        </w:trPr>
        <w:tc>
          <w:tcPr>
            <w:tcW w:w="1035" w:type="dxa"/>
            <w:tcBorders>
              <w:left w:val="single" w:sz="4" w:space="0" w:color="auto"/>
              <w:right w:val="single" w:sz="6" w:space="0" w:color="auto"/>
            </w:tcBorders>
            <w:shd w:val="clear" w:color="auto" w:fill="auto"/>
          </w:tcPr>
          <w:p w14:paraId="253FC405" w14:textId="77777777" w:rsidR="000B38CE" w:rsidRPr="00E57328" w:rsidRDefault="000B38CE" w:rsidP="00BC7348">
            <w:pPr>
              <w:pStyle w:val="TAC"/>
              <w:rPr>
                <w:highlight w:val="lightGray"/>
              </w:rPr>
            </w:pPr>
          </w:p>
        </w:tc>
        <w:tc>
          <w:tcPr>
            <w:tcW w:w="1047" w:type="dxa"/>
            <w:tcBorders>
              <w:left w:val="single" w:sz="6" w:space="0" w:color="auto"/>
              <w:right w:val="single" w:sz="6" w:space="0" w:color="auto"/>
            </w:tcBorders>
            <w:shd w:val="clear" w:color="auto" w:fill="auto"/>
          </w:tcPr>
          <w:p w14:paraId="1A4FAFD6" w14:textId="77777777" w:rsidR="000B38CE" w:rsidRPr="00E57328" w:rsidRDefault="000B38CE" w:rsidP="00BC7348">
            <w:pPr>
              <w:pStyle w:val="TAC"/>
              <w:rPr>
                <w:highlight w:val="lightGray"/>
              </w:rPr>
            </w:pPr>
          </w:p>
        </w:tc>
        <w:tc>
          <w:tcPr>
            <w:tcW w:w="802" w:type="dxa"/>
            <w:tcBorders>
              <w:left w:val="single" w:sz="6" w:space="0" w:color="auto"/>
              <w:right w:val="single" w:sz="6" w:space="0" w:color="auto"/>
            </w:tcBorders>
            <w:shd w:val="clear" w:color="auto" w:fill="auto"/>
          </w:tcPr>
          <w:p w14:paraId="7E196B2C" w14:textId="77777777" w:rsidR="000B38CE" w:rsidRPr="00E57328" w:rsidRDefault="000B38CE" w:rsidP="00BC734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316D4C" w14:textId="77777777" w:rsidR="000B38CE" w:rsidRPr="00E57328" w:rsidRDefault="000B38CE" w:rsidP="00BC7348">
            <w:pPr>
              <w:pStyle w:val="TAC"/>
              <w:rPr>
                <w:highlight w:val="lightGray"/>
                <w:lang w:val="sv-SE"/>
              </w:rPr>
            </w:pPr>
            <w:r w:rsidRPr="00E57328">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3ACF41" w14:textId="77777777" w:rsidR="000B38CE" w:rsidRPr="00E57328" w:rsidRDefault="000B38CE" w:rsidP="00BC7348">
            <w:pPr>
              <w:pStyle w:val="TAC"/>
              <w:rPr>
                <w:highlight w:val="lightGray"/>
              </w:rPr>
            </w:pPr>
            <w:r w:rsidRPr="00E57328">
              <w:rPr>
                <w:highlight w:val="lightGray"/>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DD7DE" w14:textId="77777777" w:rsidR="000B38CE" w:rsidRPr="00E57328" w:rsidRDefault="000B38CE" w:rsidP="00BC7348">
            <w:pPr>
              <w:pStyle w:val="TAC"/>
              <w:rPr>
                <w:highlight w:val="lightGray"/>
              </w:rPr>
            </w:pPr>
            <w:r w:rsidRPr="00E57328">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BF1ED1" w14:textId="77777777" w:rsidR="000B38CE" w:rsidRPr="00E57328" w:rsidRDefault="000B38CE" w:rsidP="00BC7348">
            <w:pPr>
              <w:pStyle w:val="TAC"/>
              <w:rPr>
                <w:highlight w:val="lightGray"/>
              </w:rPr>
            </w:pPr>
            <w:r w:rsidRPr="00E57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0DF01E" w14:textId="77777777" w:rsidR="000B38CE" w:rsidRPr="00E57328" w:rsidRDefault="000B38CE" w:rsidP="00BC7348">
            <w:pPr>
              <w:pStyle w:val="TAC"/>
              <w:rPr>
                <w:highlight w:val="lightGray"/>
              </w:rPr>
            </w:pPr>
            <w:r w:rsidRPr="00E57328">
              <w:rPr>
                <w:highlight w:val="lightGray"/>
              </w:rPr>
              <w:t>-50</w:t>
            </w:r>
          </w:p>
        </w:tc>
      </w:tr>
      <w:tr w:rsidR="000B38CE" w:rsidRPr="000B38CE" w14:paraId="30351902" w14:textId="77777777" w:rsidTr="00BC7348">
        <w:trPr>
          <w:jc w:val="center"/>
        </w:trPr>
        <w:tc>
          <w:tcPr>
            <w:tcW w:w="1035" w:type="dxa"/>
            <w:tcBorders>
              <w:left w:val="single" w:sz="4" w:space="0" w:color="auto"/>
              <w:right w:val="single" w:sz="6" w:space="0" w:color="auto"/>
            </w:tcBorders>
            <w:shd w:val="clear" w:color="auto" w:fill="auto"/>
          </w:tcPr>
          <w:p w14:paraId="15BA7AEF" w14:textId="77777777" w:rsidR="000B38CE" w:rsidRPr="00E57328" w:rsidRDefault="000B38CE" w:rsidP="00BC7348">
            <w:pPr>
              <w:pStyle w:val="TAC"/>
              <w:rPr>
                <w:highlight w:val="lightGray"/>
              </w:rPr>
            </w:pPr>
          </w:p>
        </w:tc>
        <w:tc>
          <w:tcPr>
            <w:tcW w:w="1047" w:type="dxa"/>
            <w:tcBorders>
              <w:left w:val="single" w:sz="6" w:space="0" w:color="auto"/>
              <w:right w:val="single" w:sz="6" w:space="0" w:color="auto"/>
            </w:tcBorders>
            <w:shd w:val="clear" w:color="auto" w:fill="auto"/>
          </w:tcPr>
          <w:p w14:paraId="2E0AE942" w14:textId="77777777" w:rsidR="000B38CE" w:rsidRPr="00E57328" w:rsidRDefault="000B38CE" w:rsidP="00BC7348">
            <w:pPr>
              <w:pStyle w:val="TAC"/>
              <w:rPr>
                <w:highlight w:val="lightGray"/>
              </w:rPr>
            </w:pPr>
          </w:p>
        </w:tc>
        <w:tc>
          <w:tcPr>
            <w:tcW w:w="802" w:type="dxa"/>
            <w:tcBorders>
              <w:left w:val="single" w:sz="6" w:space="0" w:color="auto"/>
              <w:right w:val="single" w:sz="6" w:space="0" w:color="auto"/>
            </w:tcBorders>
            <w:shd w:val="clear" w:color="auto" w:fill="auto"/>
          </w:tcPr>
          <w:p w14:paraId="73A358EC" w14:textId="77777777" w:rsidR="000B38CE" w:rsidRPr="00E57328" w:rsidRDefault="000B38CE" w:rsidP="00BC734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74EAB" w14:textId="77777777" w:rsidR="000B38CE" w:rsidRPr="00E57328" w:rsidDel="00836998" w:rsidRDefault="000B38CE" w:rsidP="00BC7348">
            <w:pPr>
              <w:pStyle w:val="TAC"/>
              <w:rPr>
                <w:highlight w:val="lightGray"/>
                <w:lang w:eastAsia="zh-CN"/>
              </w:rPr>
            </w:pPr>
            <w:r w:rsidRPr="00E57328">
              <w:rPr>
                <w:highlight w:val="lightGray"/>
                <w:lang w:eastAsia="zh-CN"/>
              </w:rPr>
              <w:t>NR</w:t>
            </w:r>
            <w:r w:rsidRPr="00E57328">
              <w:rPr>
                <w:highlight w:val="lightGray"/>
              </w:rPr>
              <w:t>_</w:t>
            </w:r>
            <w:r w:rsidRPr="00E57328">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B1D68E" w14:textId="77777777" w:rsidR="000B38CE" w:rsidRPr="00E57328" w:rsidRDefault="000B38CE" w:rsidP="00BC7348">
            <w:pPr>
              <w:pStyle w:val="TAC"/>
              <w:rPr>
                <w:highlight w:val="lightGray"/>
              </w:rPr>
            </w:pPr>
            <w:r w:rsidRPr="00E57328">
              <w:rPr>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0D6A8" w14:textId="77777777" w:rsidR="000B38CE" w:rsidRPr="00E57328" w:rsidRDefault="000B38CE" w:rsidP="00BC7348">
            <w:pPr>
              <w:pStyle w:val="TAC"/>
              <w:rPr>
                <w:rFonts w:cs="Arial"/>
                <w:highlight w:val="lightGray"/>
                <w:lang w:val="sv-SE"/>
              </w:rPr>
            </w:pPr>
            <w:r w:rsidRPr="00E57328">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7D967" w14:textId="77777777" w:rsidR="000B38CE" w:rsidRPr="00E57328" w:rsidRDefault="000B38CE" w:rsidP="00BC7348">
            <w:pPr>
              <w:pStyle w:val="TAC"/>
              <w:rPr>
                <w:highlight w:val="lightGray"/>
              </w:rPr>
            </w:pPr>
            <w:r w:rsidRPr="00E57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1C0D3F" w14:textId="77777777" w:rsidR="000B38CE" w:rsidRPr="00E57328" w:rsidRDefault="000B38CE" w:rsidP="00BC7348">
            <w:pPr>
              <w:pStyle w:val="TAC"/>
              <w:rPr>
                <w:highlight w:val="lightGray"/>
              </w:rPr>
            </w:pPr>
            <w:r w:rsidRPr="00E57328">
              <w:rPr>
                <w:highlight w:val="lightGray"/>
              </w:rPr>
              <w:t>-50</w:t>
            </w:r>
          </w:p>
        </w:tc>
      </w:tr>
      <w:tr w:rsidR="000B38CE" w:rsidRPr="000B38CE" w14:paraId="687021DE" w14:textId="77777777" w:rsidTr="00BC7348">
        <w:trPr>
          <w:jc w:val="center"/>
        </w:trPr>
        <w:tc>
          <w:tcPr>
            <w:tcW w:w="1035" w:type="dxa"/>
            <w:tcBorders>
              <w:left w:val="single" w:sz="4" w:space="0" w:color="auto"/>
              <w:right w:val="single" w:sz="6" w:space="0" w:color="auto"/>
            </w:tcBorders>
            <w:shd w:val="clear" w:color="auto" w:fill="auto"/>
          </w:tcPr>
          <w:p w14:paraId="000D2385" w14:textId="77777777" w:rsidR="000B38CE" w:rsidRPr="00E57328" w:rsidRDefault="000B38CE" w:rsidP="00BC7348">
            <w:pPr>
              <w:pStyle w:val="TAC"/>
              <w:rPr>
                <w:highlight w:val="lightGray"/>
              </w:rPr>
            </w:pPr>
          </w:p>
        </w:tc>
        <w:tc>
          <w:tcPr>
            <w:tcW w:w="1047" w:type="dxa"/>
            <w:tcBorders>
              <w:left w:val="single" w:sz="6" w:space="0" w:color="auto"/>
              <w:right w:val="single" w:sz="6" w:space="0" w:color="auto"/>
            </w:tcBorders>
            <w:shd w:val="clear" w:color="auto" w:fill="auto"/>
          </w:tcPr>
          <w:p w14:paraId="131844DD" w14:textId="77777777" w:rsidR="000B38CE" w:rsidRPr="00E57328" w:rsidRDefault="000B38CE" w:rsidP="00BC7348">
            <w:pPr>
              <w:pStyle w:val="TAC"/>
              <w:rPr>
                <w:highlight w:val="lightGray"/>
              </w:rPr>
            </w:pPr>
          </w:p>
        </w:tc>
        <w:tc>
          <w:tcPr>
            <w:tcW w:w="802" w:type="dxa"/>
            <w:tcBorders>
              <w:left w:val="single" w:sz="6" w:space="0" w:color="auto"/>
              <w:right w:val="single" w:sz="6" w:space="0" w:color="auto"/>
            </w:tcBorders>
            <w:shd w:val="clear" w:color="auto" w:fill="auto"/>
          </w:tcPr>
          <w:p w14:paraId="251697D2" w14:textId="77777777" w:rsidR="000B38CE" w:rsidRPr="00E57328" w:rsidRDefault="000B38CE" w:rsidP="00BC734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ECB29FF" w14:textId="77777777" w:rsidR="000B38CE" w:rsidRPr="00E57328" w:rsidRDefault="000B38CE" w:rsidP="00BC7348">
            <w:pPr>
              <w:pStyle w:val="TAC"/>
              <w:rPr>
                <w:highlight w:val="lightGray"/>
                <w:lang w:eastAsia="zh-CN"/>
              </w:rPr>
            </w:pPr>
            <w:r w:rsidRPr="00E57328">
              <w:rPr>
                <w:highlight w:val="lightGray"/>
                <w:lang w:eastAsia="zh-CN"/>
              </w:rPr>
              <w:t>NR</w:t>
            </w:r>
            <w:r w:rsidRPr="00E57328">
              <w:rPr>
                <w:highlight w:val="lightGray"/>
              </w:rPr>
              <w:t>_</w:t>
            </w:r>
            <w:r w:rsidRPr="00E57328">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171A0B" w14:textId="77777777" w:rsidR="000B38CE" w:rsidRPr="00E57328" w:rsidRDefault="000B38CE" w:rsidP="00BC7348">
            <w:pPr>
              <w:pStyle w:val="TAC"/>
              <w:rPr>
                <w:highlight w:val="lightGray"/>
              </w:rPr>
            </w:pPr>
            <w:r w:rsidRPr="00E57328">
              <w:rPr>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4EDBF5" w14:textId="77777777" w:rsidR="000B38CE" w:rsidRPr="00E57328" w:rsidRDefault="000B38CE" w:rsidP="00BC7348">
            <w:pPr>
              <w:pStyle w:val="TAC"/>
              <w:rPr>
                <w:rFonts w:cs="Arial"/>
                <w:highlight w:val="lightGray"/>
                <w:lang w:val="sv-SE"/>
              </w:rPr>
            </w:pPr>
            <w:r w:rsidRPr="00E57328">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59162D" w14:textId="77777777" w:rsidR="000B38CE" w:rsidRPr="00E57328" w:rsidRDefault="000B38CE" w:rsidP="00BC7348">
            <w:pPr>
              <w:pStyle w:val="TAC"/>
              <w:rPr>
                <w:highlight w:val="lightGray"/>
              </w:rPr>
            </w:pPr>
            <w:r w:rsidRPr="00E57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B4BAD4" w14:textId="77777777" w:rsidR="000B38CE" w:rsidRPr="00E57328" w:rsidRDefault="000B38CE" w:rsidP="00BC7348">
            <w:pPr>
              <w:pStyle w:val="TAC"/>
              <w:rPr>
                <w:highlight w:val="lightGray"/>
              </w:rPr>
            </w:pPr>
            <w:r w:rsidRPr="00E57328">
              <w:rPr>
                <w:highlight w:val="lightGray"/>
              </w:rPr>
              <w:t>-50</w:t>
            </w:r>
          </w:p>
        </w:tc>
      </w:tr>
      <w:tr w:rsidR="000B38CE" w:rsidRPr="000B38CE" w14:paraId="50C6A019" w14:textId="77777777" w:rsidTr="00BC734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0D02D19" w14:textId="77777777" w:rsidR="000B38CE" w:rsidRPr="00E57328" w:rsidRDefault="000B38CE" w:rsidP="00BC7348">
            <w:pPr>
              <w:pStyle w:val="TAC"/>
              <w:rPr>
                <w:highlight w:val="lightGray"/>
              </w:rPr>
            </w:pPr>
            <w:r w:rsidRPr="00E57328">
              <w:rPr>
                <w:highlight w:val="lightGray"/>
              </w:rPr>
              <w:sym w:font="Symbol" w:char="F0B1"/>
            </w:r>
            <w:r w:rsidRPr="00E57328">
              <w:rPr>
                <w:highlight w:val="lightGray"/>
              </w:rPr>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D5EDDB1" w14:textId="77777777" w:rsidR="000B38CE" w:rsidRPr="00E57328" w:rsidRDefault="000B38CE" w:rsidP="00BC7348">
            <w:pPr>
              <w:pStyle w:val="TAC"/>
              <w:rPr>
                <w:highlight w:val="lightGray"/>
              </w:rPr>
            </w:pPr>
            <w:r w:rsidRPr="00E57328">
              <w:rPr>
                <w:highlight w:val="lightGray"/>
              </w:rPr>
              <w:sym w:font="Symbol" w:char="F0B1"/>
            </w:r>
            <w:r w:rsidRPr="00E57328">
              <w:rPr>
                <w:highlight w:val="lightGray"/>
              </w:rP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B6B9F52" w14:textId="77777777" w:rsidR="000B38CE" w:rsidRPr="00E57328" w:rsidRDefault="000B38CE" w:rsidP="00BC7348">
            <w:pPr>
              <w:pStyle w:val="TAC"/>
              <w:rPr>
                <w:highlight w:val="lightGray"/>
              </w:rPr>
            </w:pPr>
            <w:r w:rsidRPr="00E57328">
              <w:rPr>
                <w:highlight w:val="lightGray"/>
              </w:rPr>
              <w:sym w:font="Symbol" w:char="F0B3"/>
            </w:r>
            <w:r w:rsidRPr="00E57328">
              <w:rPr>
                <w:highlight w:val="lightGray"/>
              </w:rPr>
              <w:t>-</w:t>
            </w:r>
            <w:r w:rsidRPr="00E57328">
              <w:rPr>
                <w:highlight w:val="lightGray"/>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ACC0CB0" w14:textId="77777777" w:rsidR="000B38CE" w:rsidRPr="00E57328" w:rsidRDefault="000B38CE" w:rsidP="00BC7348">
            <w:pPr>
              <w:pStyle w:val="TAC"/>
              <w:rPr>
                <w:highlight w:val="lightGray"/>
              </w:rPr>
            </w:pPr>
            <w:r w:rsidRPr="00E57328">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0FBE8A" w14:textId="77777777" w:rsidR="000B38CE" w:rsidRPr="00E57328" w:rsidRDefault="000B38CE" w:rsidP="00BC7348">
            <w:pPr>
              <w:pStyle w:val="TAC"/>
              <w:rPr>
                <w:highlight w:val="lightGray"/>
              </w:rPr>
            </w:pPr>
            <w:r w:rsidRPr="00E57328">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40D7EB0" w14:textId="77777777" w:rsidR="000B38CE" w:rsidRPr="00E57328" w:rsidRDefault="000B38CE" w:rsidP="00BC7348">
            <w:pPr>
              <w:pStyle w:val="TAC"/>
              <w:rPr>
                <w:highlight w:val="lightGray"/>
                <w:lang w:eastAsia="zh-CN"/>
              </w:rPr>
            </w:pPr>
            <w:r w:rsidRPr="00E57328">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4C1F583" w14:textId="77777777" w:rsidR="000B38CE" w:rsidRPr="00E57328" w:rsidRDefault="000B38CE" w:rsidP="00BC7348">
            <w:pPr>
              <w:pStyle w:val="TAC"/>
              <w:rPr>
                <w:highlight w:val="lightGray"/>
              </w:rPr>
            </w:pPr>
            <w:r w:rsidRPr="00E57328">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F478AF" w14:textId="77777777" w:rsidR="000B38CE" w:rsidRPr="00E57328" w:rsidRDefault="000B38CE" w:rsidP="00BC7348">
            <w:pPr>
              <w:pStyle w:val="TAC"/>
              <w:rPr>
                <w:highlight w:val="lightGray"/>
              </w:rPr>
            </w:pPr>
            <w:r w:rsidRPr="00E57328">
              <w:rPr>
                <w:highlight w:val="lightGray"/>
              </w:rPr>
              <w:t>Note 2</w:t>
            </w:r>
          </w:p>
        </w:tc>
      </w:tr>
      <w:tr w:rsidR="000B38CE" w:rsidRPr="009C5807" w14:paraId="2AE49D43" w14:textId="77777777" w:rsidTr="00BC734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F8C6B5" w14:textId="77777777" w:rsidR="000B38CE" w:rsidRPr="00E57328" w:rsidRDefault="000B38CE" w:rsidP="00BC7348">
            <w:pPr>
              <w:pStyle w:val="TAN"/>
              <w:rPr>
                <w:highlight w:val="lightGray"/>
              </w:rPr>
            </w:pPr>
            <w:r w:rsidRPr="00E57328">
              <w:rPr>
                <w:highlight w:val="lightGray"/>
              </w:rPr>
              <w:t>NOTE 1:</w:t>
            </w:r>
            <w:r w:rsidRPr="00E57328">
              <w:rPr>
                <w:highlight w:val="lightGray"/>
              </w:rPr>
              <w:tab/>
              <w:t>Io is assumed to have constant EPRE across the bandwidth.</w:t>
            </w:r>
          </w:p>
          <w:p w14:paraId="58EBEF9C" w14:textId="77777777" w:rsidR="000B38CE" w:rsidRPr="00E57328" w:rsidRDefault="000B38CE" w:rsidP="00BC7348">
            <w:pPr>
              <w:pStyle w:val="TAN"/>
              <w:rPr>
                <w:rFonts w:cs="Arial"/>
                <w:highlight w:val="lightGray"/>
              </w:rPr>
            </w:pPr>
            <w:r w:rsidRPr="00E57328">
              <w:rPr>
                <w:rFonts w:cs="Arial"/>
                <w:highlight w:val="lightGray"/>
              </w:rPr>
              <w:t>N</w:t>
            </w:r>
            <w:r w:rsidRPr="00E57328">
              <w:rPr>
                <w:rFonts w:cs="Arial"/>
                <w:highlight w:val="lightGray"/>
                <w:lang w:eastAsia="zh-CN"/>
              </w:rPr>
              <w:t>OTE</w:t>
            </w:r>
            <w:r w:rsidRPr="00E57328">
              <w:rPr>
                <w:rFonts w:cs="Arial"/>
                <w:highlight w:val="lightGray"/>
              </w:rPr>
              <w:t xml:space="preserve"> 2:</w:t>
            </w:r>
            <w:r w:rsidRPr="00E57328">
              <w:rPr>
                <w:rFonts w:cs="Arial"/>
                <w:highlight w:val="lightGray"/>
              </w:rPr>
              <w:tab/>
              <w:t>The same bands and the same Io conditions for each band apply for this requirement as for the corresponding highest accuracy requirement.</w:t>
            </w:r>
          </w:p>
          <w:p w14:paraId="6E541633" w14:textId="77777777" w:rsidR="000B38CE" w:rsidRPr="009C5807" w:rsidRDefault="000B38CE" w:rsidP="00BC7348">
            <w:pPr>
              <w:pStyle w:val="TAN"/>
            </w:pPr>
            <w:r w:rsidRPr="00E57328">
              <w:rPr>
                <w:highlight w:val="lightGray"/>
              </w:rPr>
              <w:t>NOTE 3:</w:t>
            </w:r>
            <w:r w:rsidRPr="00E57328">
              <w:rPr>
                <w:highlight w:val="lightGray"/>
              </w:rPr>
              <w:tab/>
              <w:t>NR operating band groups in FR1 are as defined in clause 3.5.2.</w:t>
            </w:r>
          </w:p>
        </w:tc>
      </w:tr>
    </w:tbl>
    <w:p w14:paraId="47610527" w14:textId="57726166" w:rsidR="00CE252E" w:rsidRDefault="000F291C" w:rsidP="00DC4CEE">
      <w:pPr>
        <w:overflowPunct/>
        <w:jc w:val="both"/>
        <w:textAlignment w:val="auto"/>
        <w:rPr>
          <w:rFonts w:ascii="Arial" w:eastAsia="SimSun" w:hAnsi="Arial"/>
        </w:rPr>
      </w:pPr>
      <w:r>
        <w:rPr>
          <w:rFonts w:ascii="Arial" w:eastAsia="SimSun" w:hAnsi="Arial"/>
        </w:rPr>
        <w:t>…</w:t>
      </w:r>
    </w:p>
    <w:p w14:paraId="1C659447" w14:textId="77777777" w:rsidR="000F291C" w:rsidRPr="00E57328" w:rsidRDefault="000F291C" w:rsidP="000F291C">
      <w:pPr>
        <w:keepNext/>
        <w:keepLines/>
        <w:spacing w:before="120"/>
        <w:ind w:left="1418" w:hanging="1418"/>
        <w:outlineLvl w:val="3"/>
        <w:rPr>
          <w:rFonts w:ascii="Arial" w:hAnsi="Arial"/>
          <w:sz w:val="24"/>
          <w:highlight w:val="lightGray"/>
          <w:lang w:val="en-US" w:eastAsia="zh-CN"/>
        </w:rPr>
      </w:pPr>
      <w:r w:rsidRPr="00E57328">
        <w:rPr>
          <w:rFonts w:ascii="Arial" w:hAnsi="Arial"/>
          <w:sz w:val="24"/>
          <w:highlight w:val="lightGray"/>
          <w:lang w:val="en-US" w:eastAsia="zh-CN"/>
        </w:rPr>
        <w:t>10.1.11.1</w:t>
      </w:r>
      <w:r w:rsidRPr="00E57328">
        <w:rPr>
          <w:rFonts w:ascii="Arial" w:hAnsi="Arial"/>
          <w:sz w:val="24"/>
          <w:highlight w:val="lightGray"/>
          <w:lang w:val="en-US" w:eastAsia="zh-CN"/>
        </w:rPr>
        <w:tab/>
      </w:r>
      <w:r w:rsidRPr="00E57328">
        <w:rPr>
          <w:rFonts w:ascii="Arial" w:hAnsi="Arial"/>
          <w:sz w:val="24"/>
          <w:highlight w:val="lightGray"/>
          <w:lang w:val="en-US" w:eastAsia="ko-KR"/>
        </w:rPr>
        <w:t xml:space="preserve">SS-RSRQ </w:t>
      </w:r>
      <w:r w:rsidRPr="00E57328">
        <w:rPr>
          <w:rFonts w:ascii="Arial" w:hAnsi="Arial" w:hint="eastAsia"/>
          <w:sz w:val="24"/>
          <w:highlight w:val="lightGray"/>
          <w:lang w:val="en-US" w:eastAsia="zh-CN"/>
        </w:rPr>
        <w:t xml:space="preserve">and CSI-RSRQ </w:t>
      </w:r>
      <w:r w:rsidRPr="00E57328">
        <w:rPr>
          <w:rFonts w:ascii="Arial" w:hAnsi="Arial"/>
          <w:sz w:val="24"/>
          <w:highlight w:val="lightGray"/>
          <w:lang w:val="en-US" w:eastAsia="ko-KR"/>
        </w:rPr>
        <w:t>measurement report mapping</w:t>
      </w:r>
    </w:p>
    <w:p w14:paraId="7FF629CD" w14:textId="77777777" w:rsidR="000F291C" w:rsidRPr="00E57328" w:rsidRDefault="000F291C" w:rsidP="000F291C">
      <w:pPr>
        <w:rPr>
          <w:rFonts w:cs="v4.2.0"/>
          <w:highlight w:val="lightGray"/>
        </w:rPr>
      </w:pPr>
      <w:r w:rsidRPr="00E57328">
        <w:rPr>
          <w:sz w:val="22"/>
          <w:szCs w:val="22"/>
          <w:highlight w:val="lightGray"/>
        </w:rPr>
        <w:t>T</w:t>
      </w:r>
      <w:r w:rsidRPr="00E57328">
        <w:rPr>
          <w:rFonts w:cs="v4.2.0"/>
          <w:highlight w:val="lightGray"/>
        </w:rPr>
        <w:t xml:space="preserve">he reporting range of SS-RSRQ </w:t>
      </w:r>
      <w:r w:rsidRPr="00E57328">
        <w:rPr>
          <w:rFonts w:cs="v4.2.0" w:hint="eastAsia"/>
          <w:highlight w:val="lightGray"/>
          <w:lang w:eastAsia="zh-CN"/>
        </w:rPr>
        <w:t xml:space="preserve">and CSI-RSRQ measurement </w:t>
      </w:r>
      <w:r w:rsidRPr="00E57328">
        <w:rPr>
          <w:rFonts w:cs="v4.2.0"/>
          <w:highlight w:val="lightGray"/>
        </w:rPr>
        <w:t>is defined from -</w:t>
      </w:r>
      <w:r w:rsidRPr="00E57328">
        <w:rPr>
          <w:rFonts w:cs="v4.2.0"/>
          <w:highlight w:val="lightGray"/>
          <w:lang w:eastAsia="zh-CN"/>
        </w:rPr>
        <w:t>43</w:t>
      </w:r>
      <w:r w:rsidRPr="00E57328">
        <w:rPr>
          <w:rFonts w:cs="v4.2.0"/>
          <w:highlight w:val="lightGray"/>
        </w:rPr>
        <w:t xml:space="preserve"> dB to 20 dB with 0.5 dB resolution. The mapping of measured quantity is defined in Table 10.1.11.1-1. The range in the signalling may be larger than the guaranteed accuracy range.</w:t>
      </w:r>
    </w:p>
    <w:p w14:paraId="21AE9EA7" w14:textId="77777777" w:rsidR="000F291C" w:rsidRPr="00E57328" w:rsidRDefault="000F291C" w:rsidP="000F291C">
      <w:pPr>
        <w:pStyle w:val="TH"/>
        <w:rPr>
          <w:highlight w:val="lightGray"/>
        </w:rPr>
      </w:pPr>
      <w:r w:rsidRPr="00E57328">
        <w:rPr>
          <w:highlight w:val="lightGray"/>
        </w:rPr>
        <w:lastRenderedPageBreak/>
        <w:t xml:space="preserve">Table 10.1.11.1-1: SS-RSRQ </w:t>
      </w:r>
      <w:r w:rsidRPr="00E57328">
        <w:rPr>
          <w:rFonts w:hint="eastAsia"/>
          <w:highlight w:val="lightGray"/>
          <w:lang w:eastAsia="zh-CN"/>
        </w:rPr>
        <w:t xml:space="preserve">and CSI-RSRQ </w:t>
      </w:r>
      <w:r w:rsidRPr="00E57328">
        <w:rPr>
          <w:highlight w:val="lightGray"/>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0F291C" w:rsidRPr="000F291C" w14:paraId="7B9E93BB" w14:textId="77777777" w:rsidTr="00BC7348">
        <w:trPr>
          <w:trHeight w:val="300"/>
          <w:jc w:val="center"/>
        </w:trPr>
        <w:tc>
          <w:tcPr>
            <w:tcW w:w="1640" w:type="dxa"/>
            <w:shd w:val="clear" w:color="auto" w:fill="auto"/>
            <w:noWrap/>
            <w:hideMark/>
          </w:tcPr>
          <w:p w14:paraId="430925D7" w14:textId="77777777" w:rsidR="000F291C" w:rsidRPr="00E57328" w:rsidRDefault="000F291C" w:rsidP="00BC7348">
            <w:pPr>
              <w:pStyle w:val="TAH"/>
              <w:rPr>
                <w:highlight w:val="lightGray"/>
                <w:lang w:eastAsia="ko-KR"/>
              </w:rPr>
            </w:pPr>
            <w:r w:rsidRPr="00E57328">
              <w:rPr>
                <w:highlight w:val="lightGray"/>
                <w:lang w:eastAsia="ko-KR"/>
              </w:rPr>
              <w:t>Reported value</w:t>
            </w:r>
          </w:p>
        </w:tc>
        <w:tc>
          <w:tcPr>
            <w:tcW w:w="2154" w:type="dxa"/>
            <w:shd w:val="clear" w:color="auto" w:fill="auto"/>
            <w:noWrap/>
            <w:hideMark/>
          </w:tcPr>
          <w:p w14:paraId="50FD7349" w14:textId="77777777" w:rsidR="000F291C" w:rsidRPr="00E57328" w:rsidRDefault="000F291C" w:rsidP="00BC7348">
            <w:pPr>
              <w:pStyle w:val="TAH"/>
              <w:rPr>
                <w:highlight w:val="lightGray"/>
                <w:lang w:eastAsia="ko-KR"/>
              </w:rPr>
            </w:pPr>
            <w:r w:rsidRPr="00E57328">
              <w:rPr>
                <w:highlight w:val="lightGray"/>
                <w:lang w:eastAsia="ko-KR"/>
              </w:rPr>
              <w:t>Measured quantity value</w:t>
            </w:r>
          </w:p>
        </w:tc>
        <w:tc>
          <w:tcPr>
            <w:tcW w:w="710" w:type="dxa"/>
            <w:shd w:val="clear" w:color="auto" w:fill="auto"/>
            <w:noWrap/>
            <w:hideMark/>
          </w:tcPr>
          <w:p w14:paraId="263C8A9E" w14:textId="77777777" w:rsidR="000F291C" w:rsidRPr="00E57328" w:rsidRDefault="000F291C" w:rsidP="00BC7348">
            <w:pPr>
              <w:pStyle w:val="TAH"/>
              <w:rPr>
                <w:highlight w:val="lightGray"/>
                <w:lang w:eastAsia="ko-KR"/>
              </w:rPr>
            </w:pPr>
            <w:r w:rsidRPr="00E57328">
              <w:rPr>
                <w:highlight w:val="lightGray"/>
                <w:lang w:eastAsia="ko-KR"/>
              </w:rPr>
              <w:t>Unit</w:t>
            </w:r>
          </w:p>
        </w:tc>
      </w:tr>
      <w:tr w:rsidR="000F291C" w:rsidRPr="000F291C" w14:paraId="6108FB7C" w14:textId="77777777" w:rsidTr="00BC7348">
        <w:trPr>
          <w:trHeight w:val="300"/>
          <w:jc w:val="center"/>
        </w:trPr>
        <w:tc>
          <w:tcPr>
            <w:tcW w:w="1640" w:type="dxa"/>
            <w:shd w:val="clear" w:color="auto" w:fill="auto"/>
            <w:noWrap/>
            <w:hideMark/>
          </w:tcPr>
          <w:p w14:paraId="0D965FF4" w14:textId="77777777" w:rsidR="000F291C" w:rsidRPr="00E57328" w:rsidRDefault="000F291C" w:rsidP="00BC7348">
            <w:pPr>
              <w:pStyle w:val="TAC"/>
              <w:rPr>
                <w:highlight w:val="lightGray"/>
                <w:lang w:eastAsia="ko-KR"/>
              </w:rPr>
            </w:pPr>
            <w:r w:rsidRPr="00E57328">
              <w:rPr>
                <w:highlight w:val="lightGray"/>
              </w:rPr>
              <w:t>SS-RSRQ_0</w:t>
            </w:r>
          </w:p>
        </w:tc>
        <w:tc>
          <w:tcPr>
            <w:tcW w:w="2154" w:type="dxa"/>
            <w:shd w:val="clear" w:color="auto" w:fill="auto"/>
            <w:noWrap/>
            <w:hideMark/>
          </w:tcPr>
          <w:p w14:paraId="5CEBC039" w14:textId="77777777" w:rsidR="000F291C" w:rsidRPr="00E57328" w:rsidRDefault="000F291C" w:rsidP="00BC7348">
            <w:pPr>
              <w:pStyle w:val="TAC"/>
              <w:rPr>
                <w:highlight w:val="lightGray"/>
                <w:lang w:eastAsia="ko-KR"/>
              </w:rPr>
            </w:pPr>
            <w:r w:rsidRPr="00E57328">
              <w:rPr>
                <w:highlight w:val="lightGray"/>
              </w:rPr>
              <w:t>SS-RSRQ&lt;-43</w:t>
            </w:r>
          </w:p>
        </w:tc>
        <w:tc>
          <w:tcPr>
            <w:tcW w:w="710" w:type="dxa"/>
            <w:shd w:val="clear" w:color="auto" w:fill="auto"/>
            <w:noWrap/>
            <w:hideMark/>
          </w:tcPr>
          <w:p w14:paraId="5B3A2778" w14:textId="77777777" w:rsidR="000F291C" w:rsidRPr="00E57328" w:rsidRDefault="000F291C" w:rsidP="00BC7348">
            <w:pPr>
              <w:pStyle w:val="TAC"/>
              <w:rPr>
                <w:highlight w:val="lightGray"/>
                <w:lang w:eastAsia="ko-KR"/>
              </w:rPr>
            </w:pPr>
            <w:r w:rsidRPr="00E57328">
              <w:rPr>
                <w:highlight w:val="lightGray"/>
              </w:rPr>
              <w:t>dB</w:t>
            </w:r>
          </w:p>
        </w:tc>
      </w:tr>
      <w:tr w:rsidR="000F291C" w:rsidRPr="000F291C" w14:paraId="6FC2CBF6" w14:textId="77777777" w:rsidTr="00BC7348">
        <w:trPr>
          <w:trHeight w:val="300"/>
          <w:jc w:val="center"/>
        </w:trPr>
        <w:tc>
          <w:tcPr>
            <w:tcW w:w="1640" w:type="dxa"/>
            <w:shd w:val="clear" w:color="auto" w:fill="auto"/>
            <w:noWrap/>
            <w:hideMark/>
          </w:tcPr>
          <w:p w14:paraId="30A4BC88" w14:textId="77777777" w:rsidR="000F291C" w:rsidRPr="00E57328" w:rsidRDefault="000F291C" w:rsidP="00BC7348">
            <w:pPr>
              <w:pStyle w:val="TAC"/>
              <w:rPr>
                <w:highlight w:val="lightGray"/>
                <w:lang w:eastAsia="ko-KR"/>
              </w:rPr>
            </w:pPr>
            <w:r w:rsidRPr="00E57328">
              <w:rPr>
                <w:highlight w:val="lightGray"/>
              </w:rPr>
              <w:t>SS-RSRQ_1</w:t>
            </w:r>
          </w:p>
        </w:tc>
        <w:tc>
          <w:tcPr>
            <w:tcW w:w="2154" w:type="dxa"/>
            <w:shd w:val="clear" w:color="auto" w:fill="auto"/>
            <w:noWrap/>
            <w:hideMark/>
          </w:tcPr>
          <w:p w14:paraId="3AE18A3E" w14:textId="77777777" w:rsidR="000F291C" w:rsidRPr="00E57328" w:rsidRDefault="000F291C" w:rsidP="00BC7348">
            <w:pPr>
              <w:pStyle w:val="TAC"/>
              <w:rPr>
                <w:highlight w:val="lightGray"/>
                <w:lang w:eastAsia="ko-KR"/>
              </w:rPr>
            </w:pPr>
            <w:r w:rsidRPr="00E57328">
              <w:rPr>
                <w:highlight w:val="lightGray"/>
              </w:rPr>
              <w:t>-43</w:t>
            </w:r>
            <w:r w:rsidRPr="00E57328">
              <w:rPr>
                <w:rFonts w:hint="eastAsia"/>
                <w:highlight w:val="lightGray"/>
              </w:rPr>
              <w:t>≤</w:t>
            </w:r>
            <w:r w:rsidRPr="00E57328">
              <w:rPr>
                <w:highlight w:val="lightGray"/>
              </w:rPr>
              <w:t xml:space="preserve"> SS-RSRQ&lt;-42.5</w:t>
            </w:r>
          </w:p>
        </w:tc>
        <w:tc>
          <w:tcPr>
            <w:tcW w:w="710" w:type="dxa"/>
            <w:shd w:val="clear" w:color="auto" w:fill="auto"/>
            <w:noWrap/>
            <w:hideMark/>
          </w:tcPr>
          <w:p w14:paraId="79814862" w14:textId="77777777" w:rsidR="000F291C" w:rsidRPr="00E57328" w:rsidRDefault="000F291C" w:rsidP="00BC7348">
            <w:pPr>
              <w:pStyle w:val="TAC"/>
              <w:rPr>
                <w:highlight w:val="lightGray"/>
                <w:lang w:eastAsia="ko-KR"/>
              </w:rPr>
            </w:pPr>
            <w:r w:rsidRPr="00E57328">
              <w:rPr>
                <w:highlight w:val="lightGray"/>
              </w:rPr>
              <w:t>dB</w:t>
            </w:r>
          </w:p>
        </w:tc>
      </w:tr>
      <w:tr w:rsidR="000F291C" w:rsidRPr="000F291C" w14:paraId="4E482DAB" w14:textId="77777777" w:rsidTr="00BC7348">
        <w:trPr>
          <w:trHeight w:val="300"/>
          <w:jc w:val="center"/>
        </w:trPr>
        <w:tc>
          <w:tcPr>
            <w:tcW w:w="1640" w:type="dxa"/>
            <w:shd w:val="clear" w:color="auto" w:fill="auto"/>
            <w:noWrap/>
            <w:hideMark/>
          </w:tcPr>
          <w:p w14:paraId="1F17A005" w14:textId="77777777" w:rsidR="000F291C" w:rsidRPr="00E57328" w:rsidRDefault="000F291C" w:rsidP="00BC7348">
            <w:pPr>
              <w:pStyle w:val="TAC"/>
              <w:rPr>
                <w:highlight w:val="lightGray"/>
                <w:lang w:eastAsia="ko-KR"/>
              </w:rPr>
            </w:pPr>
            <w:r w:rsidRPr="00E57328">
              <w:rPr>
                <w:highlight w:val="lightGray"/>
              </w:rPr>
              <w:t>SS-RSRQ_2</w:t>
            </w:r>
          </w:p>
        </w:tc>
        <w:tc>
          <w:tcPr>
            <w:tcW w:w="2154" w:type="dxa"/>
            <w:shd w:val="clear" w:color="auto" w:fill="auto"/>
            <w:noWrap/>
            <w:hideMark/>
          </w:tcPr>
          <w:p w14:paraId="686298D6" w14:textId="77777777" w:rsidR="000F291C" w:rsidRPr="00E57328" w:rsidRDefault="000F291C" w:rsidP="00BC7348">
            <w:pPr>
              <w:pStyle w:val="TAC"/>
              <w:rPr>
                <w:highlight w:val="lightGray"/>
                <w:lang w:eastAsia="ko-KR"/>
              </w:rPr>
            </w:pPr>
            <w:r w:rsidRPr="00E57328">
              <w:rPr>
                <w:highlight w:val="lightGray"/>
              </w:rPr>
              <w:t>-42.5</w:t>
            </w:r>
            <w:r w:rsidRPr="00E57328">
              <w:rPr>
                <w:rFonts w:hint="eastAsia"/>
                <w:highlight w:val="lightGray"/>
              </w:rPr>
              <w:t>≤</w:t>
            </w:r>
            <w:r w:rsidRPr="00E57328">
              <w:rPr>
                <w:highlight w:val="lightGray"/>
              </w:rPr>
              <w:t xml:space="preserve"> SS-RSRQ&lt;-42</w:t>
            </w:r>
          </w:p>
        </w:tc>
        <w:tc>
          <w:tcPr>
            <w:tcW w:w="710" w:type="dxa"/>
            <w:shd w:val="clear" w:color="auto" w:fill="auto"/>
            <w:noWrap/>
            <w:hideMark/>
          </w:tcPr>
          <w:p w14:paraId="298E2C59" w14:textId="77777777" w:rsidR="000F291C" w:rsidRPr="00E57328" w:rsidRDefault="000F291C" w:rsidP="00BC7348">
            <w:pPr>
              <w:pStyle w:val="TAC"/>
              <w:rPr>
                <w:highlight w:val="lightGray"/>
                <w:lang w:eastAsia="ko-KR"/>
              </w:rPr>
            </w:pPr>
            <w:r w:rsidRPr="00E57328">
              <w:rPr>
                <w:highlight w:val="lightGray"/>
              </w:rPr>
              <w:t>dB</w:t>
            </w:r>
          </w:p>
        </w:tc>
      </w:tr>
      <w:tr w:rsidR="000F291C" w:rsidRPr="000F291C" w14:paraId="5316E600" w14:textId="77777777" w:rsidTr="00BC7348">
        <w:trPr>
          <w:trHeight w:val="300"/>
          <w:jc w:val="center"/>
        </w:trPr>
        <w:tc>
          <w:tcPr>
            <w:tcW w:w="1640" w:type="dxa"/>
            <w:shd w:val="clear" w:color="auto" w:fill="auto"/>
            <w:noWrap/>
            <w:hideMark/>
          </w:tcPr>
          <w:p w14:paraId="420CE312" w14:textId="77777777" w:rsidR="000F291C" w:rsidRPr="00E57328" w:rsidRDefault="000F291C" w:rsidP="00BC7348">
            <w:pPr>
              <w:pStyle w:val="TAC"/>
              <w:rPr>
                <w:highlight w:val="lightGray"/>
                <w:lang w:eastAsia="ko-KR"/>
              </w:rPr>
            </w:pPr>
            <w:r w:rsidRPr="00E57328">
              <w:rPr>
                <w:highlight w:val="lightGray"/>
              </w:rPr>
              <w:t>SS-RSRQ_3</w:t>
            </w:r>
          </w:p>
        </w:tc>
        <w:tc>
          <w:tcPr>
            <w:tcW w:w="2154" w:type="dxa"/>
            <w:shd w:val="clear" w:color="auto" w:fill="auto"/>
            <w:noWrap/>
            <w:hideMark/>
          </w:tcPr>
          <w:p w14:paraId="036FFD3D" w14:textId="77777777" w:rsidR="000F291C" w:rsidRPr="00E57328" w:rsidRDefault="000F291C" w:rsidP="00BC7348">
            <w:pPr>
              <w:pStyle w:val="TAC"/>
              <w:rPr>
                <w:highlight w:val="lightGray"/>
                <w:lang w:eastAsia="ko-KR"/>
              </w:rPr>
            </w:pPr>
            <w:r w:rsidRPr="00E57328">
              <w:rPr>
                <w:highlight w:val="lightGray"/>
              </w:rPr>
              <w:t>-42</w:t>
            </w:r>
            <w:r w:rsidRPr="00E57328">
              <w:rPr>
                <w:rFonts w:hint="eastAsia"/>
                <w:highlight w:val="lightGray"/>
              </w:rPr>
              <w:t>≤</w:t>
            </w:r>
            <w:r w:rsidRPr="00E57328">
              <w:rPr>
                <w:highlight w:val="lightGray"/>
              </w:rPr>
              <w:t xml:space="preserve"> SS-RSRQ&lt;-41.5</w:t>
            </w:r>
          </w:p>
        </w:tc>
        <w:tc>
          <w:tcPr>
            <w:tcW w:w="710" w:type="dxa"/>
            <w:shd w:val="clear" w:color="auto" w:fill="auto"/>
            <w:noWrap/>
            <w:hideMark/>
          </w:tcPr>
          <w:p w14:paraId="7A52BC83" w14:textId="77777777" w:rsidR="000F291C" w:rsidRPr="00E57328" w:rsidRDefault="000F291C" w:rsidP="00BC7348">
            <w:pPr>
              <w:pStyle w:val="TAC"/>
              <w:rPr>
                <w:highlight w:val="lightGray"/>
                <w:lang w:eastAsia="ko-KR"/>
              </w:rPr>
            </w:pPr>
            <w:r w:rsidRPr="00E57328">
              <w:rPr>
                <w:highlight w:val="lightGray"/>
              </w:rPr>
              <w:t>dB</w:t>
            </w:r>
          </w:p>
        </w:tc>
      </w:tr>
      <w:tr w:rsidR="000F291C" w:rsidRPr="000F291C" w14:paraId="288DF042" w14:textId="77777777" w:rsidTr="00BC7348">
        <w:trPr>
          <w:trHeight w:val="300"/>
          <w:jc w:val="center"/>
        </w:trPr>
        <w:tc>
          <w:tcPr>
            <w:tcW w:w="1640" w:type="dxa"/>
            <w:shd w:val="clear" w:color="auto" w:fill="auto"/>
            <w:noWrap/>
            <w:hideMark/>
          </w:tcPr>
          <w:p w14:paraId="308263F2" w14:textId="77777777" w:rsidR="000F291C" w:rsidRPr="00E57328" w:rsidRDefault="000F291C" w:rsidP="00BC7348">
            <w:pPr>
              <w:pStyle w:val="TAC"/>
              <w:rPr>
                <w:highlight w:val="lightGray"/>
                <w:lang w:eastAsia="ko-KR"/>
              </w:rPr>
            </w:pPr>
            <w:r w:rsidRPr="00E57328">
              <w:rPr>
                <w:highlight w:val="lightGray"/>
              </w:rPr>
              <w:t>SS-RSRQ_4</w:t>
            </w:r>
          </w:p>
        </w:tc>
        <w:tc>
          <w:tcPr>
            <w:tcW w:w="2154" w:type="dxa"/>
            <w:shd w:val="clear" w:color="auto" w:fill="auto"/>
            <w:noWrap/>
            <w:hideMark/>
          </w:tcPr>
          <w:p w14:paraId="1540FB81" w14:textId="77777777" w:rsidR="000F291C" w:rsidRPr="00E57328" w:rsidRDefault="000F291C" w:rsidP="00BC7348">
            <w:pPr>
              <w:pStyle w:val="TAC"/>
              <w:rPr>
                <w:highlight w:val="lightGray"/>
                <w:lang w:eastAsia="ko-KR"/>
              </w:rPr>
            </w:pPr>
            <w:r w:rsidRPr="00E57328">
              <w:rPr>
                <w:highlight w:val="lightGray"/>
              </w:rPr>
              <w:t>-41.5</w:t>
            </w:r>
            <w:r w:rsidRPr="00E57328">
              <w:rPr>
                <w:rFonts w:hint="eastAsia"/>
                <w:highlight w:val="lightGray"/>
              </w:rPr>
              <w:t>≤</w:t>
            </w:r>
            <w:r w:rsidRPr="00E57328">
              <w:rPr>
                <w:highlight w:val="lightGray"/>
              </w:rPr>
              <w:t xml:space="preserve"> SS-RSRQ&lt;-41</w:t>
            </w:r>
          </w:p>
        </w:tc>
        <w:tc>
          <w:tcPr>
            <w:tcW w:w="710" w:type="dxa"/>
            <w:shd w:val="clear" w:color="auto" w:fill="auto"/>
            <w:noWrap/>
            <w:hideMark/>
          </w:tcPr>
          <w:p w14:paraId="78FD4D5D" w14:textId="77777777" w:rsidR="000F291C" w:rsidRPr="00E57328" w:rsidRDefault="000F291C" w:rsidP="00BC7348">
            <w:pPr>
              <w:pStyle w:val="TAC"/>
              <w:rPr>
                <w:highlight w:val="lightGray"/>
                <w:lang w:eastAsia="ko-KR"/>
              </w:rPr>
            </w:pPr>
            <w:r w:rsidRPr="00E57328">
              <w:rPr>
                <w:highlight w:val="lightGray"/>
              </w:rPr>
              <w:t>dB</w:t>
            </w:r>
          </w:p>
        </w:tc>
      </w:tr>
      <w:tr w:rsidR="000F291C" w:rsidRPr="000F291C" w14:paraId="2DFEEB0B" w14:textId="77777777" w:rsidTr="00BC7348">
        <w:trPr>
          <w:trHeight w:val="300"/>
          <w:jc w:val="center"/>
        </w:trPr>
        <w:tc>
          <w:tcPr>
            <w:tcW w:w="1640" w:type="dxa"/>
            <w:shd w:val="clear" w:color="auto" w:fill="auto"/>
            <w:noWrap/>
            <w:hideMark/>
          </w:tcPr>
          <w:p w14:paraId="6846D709" w14:textId="77777777" w:rsidR="000F291C" w:rsidRPr="00E57328" w:rsidRDefault="000F291C" w:rsidP="00BC7348">
            <w:pPr>
              <w:pStyle w:val="TAC"/>
              <w:rPr>
                <w:highlight w:val="lightGray"/>
                <w:lang w:eastAsia="ko-KR"/>
              </w:rPr>
            </w:pPr>
            <w:r w:rsidRPr="00E57328">
              <w:rPr>
                <w:highlight w:val="lightGray"/>
                <w:lang w:eastAsia="ko-KR"/>
              </w:rPr>
              <w:t>..</w:t>
            </w:r>
          </w:p>
        </w:tc>
        <w:tc>
          <w:tcPr>
            <w:tcW w:w="2154" w:type="dxa"/>
            <w:shd w:val="clear" w:color="auto" w:fill="auto"/>
            <w:noWrap/>
            <w:hideMark/>
          </w:tcPr>
          <w:p w14:paraId="00B463EB" w14:textId="77777777" w:rsidR="000F291C" w:rsidRPr="00E57328" w:rsidRDefault="000F291C" w:rsidP="00BC7348">
            <w:pPr>
              <w:pStyle w:val="TAC"/>
              <w:rPr>
                <w:highlight w:val="lightGray"/>
                <w:lang w:eastAsia="ko-KR"/>
              </w:rPr>
            </w:pPr>
            <w:r w:rsidRPr="00E57328">
              <w:rPr>
                <w:highlight w:val="lightGray"/>
                <w:lang w:eastAsia="ko-KR"/>
              </w:rPr>
              <w:t>..</w:t>
            </w:r>
          </w:p>
        </w:tc>
        <w:tc>
          <w:tcPr>
            <w:tcW w:w="710" w:type="dxa"/>
            <w:shd w:val="clear" w:color="auto" w:fill="auto"/>
            <w:noWrap/>
            <w:hideMark/>
          </w:tcPr>
          <w:p w14:paraId="2369D436" w14:textId="77777777" w:rsidR="000F291C" w:rsidRPr="00E57328" w:rsidRDefault="000F291C" w:rsidP="00BC7348">
            <w:pPr>
              <w:pStyle w:val="TAC"/>
              <w:rPr>
                <w:highlight w:val="lightGray"/>
                <w:lang w:eastAsia="ko-KR"/>
              </w:rPr>
            </w:pPr>
            <w:r w:rsidRPr="00E57328">
              <w:rPr>
                <w:highlight w:val="lightGray"/>
                <w:lang w:eastAsia="ko-KR"/>
              </w:rPr>
              <w:t>…</w:t>
            </w:r>
          </w:p>
        </w:tc>
      </w:tr>
      <w:tr w:rsidR="000F291C" w:rsidRPr="000F291C" w14:paraId="4449ED17" w14:textId="77777777" w:rsidTr="00BC7348">
        <w:trPr>
          <w:trHeight w:val="300"/>
          <w:jc w:val="center"/>
        </w:trPr>
        <w:tc>
          <w:tcPr>
            <w:tcW w:w="1640" w:type="dxa"/>
            <w:shd w:val="clear" w:color="auto" w:fill="auto"/>
            <w:noWrap/>
            <w:hideMark/>
          </w:tcPr>
          <w:p w14:paraId="278BD8A8" w14:textId="77777777" w:rsidR="000F291C" w:rsidRPr="00E57328" w:rsidRDefault="000F291C" w:rsidP="00BC7348">
            <w:pPr>
              <w:pStyle w:val="TAC"/>
              <w:rPr>
                <w:highlight w:val="lightGray"/>
                <w:lang w:eastAsia="ko-KR"/>
              </w:rPr>
            </w:pPr>
            <w:r w:rsidRPr="00E57328">
              <w:rPr>
                <w:highlight w:val="lightGray"/>
              </w:rPr>
              <w:t>SS-RSRQ_122</w:t>
            </w:r>
          </w:p>
        </w:tc>
        <w:tc>
          <w:tcPr>
            <w:tcW w:w="2154" w:type="dxa"/>
            <w:shd w:val="clear" w:color="auto" w:fill="auto"/>
            <w:noWrap/>
            <w:hideMark/>
          </w:tcPr>
          <w:p w14:paraId="3B036416" w14:textId="77777777" w:rsidR="000F291C" w:rsidRPr="00E57328" w:rsidRDefault="000F291C" w:rsidP="00BC7348">
            <w:pPr>
              <w:pStyle w:val="TAC"/>
              <w:rPr>
                <w:highlight w:val="lightGray"/>
                <w:lang w:eastAsia="ko-KR"/>
              </w:rPr>
            </w:pPr>
            <w:r w:rsidRPr="00E57328">
              <w:rPr>
                <w:highlight w:val="lightGray"/>
              </w:rPr>
              <w:t>17.5</w:t>
            </w:r>
            <w:r w:rsidRPr="00E57328">
              <w:rPr>
                <w:rFonts w:hint="eastAsia"/>
                <w:highlight w:val="lightGray"/>
              </w:rPr>
              <w:t>≤</w:t>
            </w:r>
            <w:r w:rsidRPr="00E57328">
              <w:rPr>
                <w:highlight w:val="lightGray"/>
              </w:rPr>
              <w:t xml:space="preserve"> SS-RSRQ&lt;18</w:t>
            </w:r>
          </w:p>
        </w:tc>
        <w:tc>
          <w:tcPr>
            <w:tcW w:w="710" w:type="dxa"/>
            <w:shd w:val="clear" w:color="auto" w:fill="auto"/>
            <w:noWrap/>
            <w:hideMark/>
          </w:tcPr>
          <w:p w14:paraId="0C2360EC" w14:textId="77777777" w:rsidR="000F291C" w:rsidRPr="00E57328" w:rsidRDefault="000F291C" w:rsidP="00BC7348">
            <w:pPr>
              <w:pStyle w:val="TAC"/>
              <w:rPr>
                <w:highlight w:val="lightGray"/>
                <w:lang w:eastAsia="ko-KR"/>
              </w:rPr>
            </w:pPr>
            <w:r w:rsidRPr="00E57328">
              <w:rPr>
                <w:highlight w:val="lightGray"/>
              </w:rPr>
              <w:t>dB</w:t>
            </w:r>
          </w:p>
        </w:tc>
      </w:tr>
      <w:tr w:rsidR="000F291C" w:rsidRPr="000F291C" w14:paraId="05F0B07E" w14:textId="77777777" w:rsidTr="00BC7348">
        <w:trPr>
          <w:trHeight w:val="300"/>
          <w:jc w:val="center"/>
        </w:trPr>
        <w:tc>
          <w:tcPr>
            <w:tcW w:w="1640" w:type="dxa"/>
            <w:shd w:val="clear" w:color="auto" w:fill="auto"/>
            <w:noWrap/>
            <w:hideMark/>
          </w:tcPr>
          <w:p w14:paraId="63195D66" w14:textId="77777777" w:rsidR="000F291C" w:rsidRPr="00E57328" w:rsidRDefault="000F291C" w:rsidP="00BC7348">
            <w:pPr>
              <w:pStyle w:val="TAC"/>
              <w:rPr>
                <w:highlight w:val="lightGray"/>
                <w:lang w:eastAsia="ko-KR"/>
              </w:rPr>
            </w:pPr>
            <w:r w:rsidRPr="00E57328">
              <w:rPr>
                <w:highlight w:val="lightGray"/>
              </w:rPr>
              <w:t>SS-RSRQ_123</w:t>
            </w:r>
          </w:p>
        </w:tc>
        <w:tc>
          <w:tcPr>
            <w:tcW w:w="2154" w:type="dxa"/>
            <w:shd w:val="clear" w:color="auto" w:fill="auto"/>
            <w:noWrap/>
            <w:hideMark/>
          </w:tcPr>
          <w:p w14:paraId="5F210E49" w14:textId="77777777" w:rsidR="000F291C" w:rsidRPr="00E57328" w:rsidRDefault="000F291C" w:rsidP="00BC7348">
            <w:pPr>
              <w:pStyle w:val="TAC"/>
              <w:rPr>
                <w:highlight w:val="lightGray"/>
                <w:lang w:eastAsia="ko-KR"/>
              </w:rPr>
            </w:pPr>
            <w:r w:rsidRPr="00E57328">
              <w:rPr>
                <w:highlight w:val="lightGray"/>
              </w:rPr>
              <w:t>18</w:t>
            </w:r>
            <w:r w:rsidRPr="00E57328">
              <w:rPr>
                <w:rFonts w:hint="eastAsia"/>
                <w:highlight w:val="lightGray"/>
              </w:rPr>
              <w:t>≤</w:t>
            </w:r>
            <w:r w:rsidRPr="00E57328">
              <w:rPr>
                <w:highlight w:val="lightGray"/>
              </w:rPr>
              <w:t xml:space="preserve"> SS-RSRQ&lt;18.5</w:t>
            </w:r>
          </w:p>
        </w:tc>
        <w:tc>
          <w:tcPr>
            <w:tcW w:w="710" w:type="dxa"/>
            <w:shd w:val="clear" w:color="auto" w:fill="auto"/>
            <w:noWrap/>
            <w:hideMark/>
          </w:tcPr>
          <w:p w14:paraId="122DE681" w14:textId="77777777" w:rsidR="000F291C" w:rsidRPr="00E57328" w:rsidRDefault="000F291C" w:rsidP="00BC7348">
            <w:pPr>
              <w:pStyle w:val="TAC"/>
              <w:rPr>
                <w:highlight w:val="lightGray"/>
                <w:lang w:eastAsia="ko-KR"/>
              </w:rPr>
            </w:pPr>
            <w:r w:rsidRPr="00E57328">
              <w:rPr>
                <w:highlight w:val="lightGray"/>
              </w:rPr>
              <w:t>dB</w:t>
            </w:r>
          </w:p>
        </w:tc>
      </w:tr>
      <w:tr w:rsidR="000F291C" w:rsidRPr="000F291C" w14:paraId="6DE7683E" w14:textId="77777777" w:rsidTr="00BC7348">
        <w:trPr>
          <w:trHeight w:val="300"/>
          <w:jc w:val="center"/>
        </w:trPr>
        <w:tc>
          <w:tcPr>
            <w:tcW w:w="1640" w:type="dxa"/>
            <w:shd w:val="clear" w:color="auto" w:fill="auto"/>
            <w:noWrap/>
            <w:hideMark/>
          </w:tcPr>
          <w:p w14:paraId="7DAF8C24" w14:textId="77777777" w:rsidR="000F291C" w:rsidRPr="00E57328" w:rsidRDefault="000F291C" w:rsidP="00BC7348">
            <w:pPr>
              <w:pStyle w:val="TAC"/>
              <w:rPr>
                <w:highlight w:val="lightGray"/>
                <w:lang w:eastAsia="ko-KR"/>
              </w:rPr>
            </w:pPr>
            <w:r w:rsidRPr="00E57328">
              <w:rPr>
                <w:highlight w:val="lightGray"/>
              </w:rPr>
              <w:t>SS-RSRQ_124</w:t>
            </w:r>
          </w:p>
        </w:tc>
        <w:tc>
          <w:tcPr>
            <w:tcW w:w="2154" w:type="dxa"/>
            <w:shd w:val="clear" w:color="auto" w:fill="auto"/>
            <w:noWrap/>
            <w:hideMark/>
          </w:tcPr>
          <w:p w14:paraId="52A02E06" w14:textId="77777777" w:rsidR="000F291C" w:rsidRPr="00E57328" w:rsidRDefault="000F291C" w:rsidP="00BC7348">
            <w:pPr>
              <w:pStyle w:val="TAC"/>
              <w:rPr>
                <w:highlight w:val="lightGray"/>
                <w:lang w:eastAsia="ko-KR"/>
              </w:rPr>
            </w:pPr>
            <w:r w:rsidRPr="00E57328">
              <w:rPr>
                <w:highlight w:val="lightGray"/>
              </w:rPr>
              <w:t>18.5</w:t>
            </w:r>
            <w:r w:rsidRPr="00E57328">
              <w:rPr>
                <w:rFonts w:hint="eastAsia"/>
                <w:highlight w:val="lightGray"/>
              </w:rPr>
              <w:t>≤</w:t>
            </w:r>
            <w:r w:rsidRPr="00E57328">
              <w:rPr>
                <w:highlight w:val="lightGray"/>
              </w:rPr>
              <w:t xml:space="preserve"> SS-RSRQ&lt;19</w:t>
            </w:r>
          </w:p>
        </w:tc>
        <w:tc>
          <w:tcPr>
            <w:tcW w:w="710" w:type="dxa"/>
            <w:shd w:val="clear" w:color="auto" w:fill="auto"/>
            <w:noWrap/>
            <w:hideMark/>
          </w:tcPr>
          <w:p w14:paraId="66127A36" w14:textId="77777777" w:rsidR="000F291C" w:rsidRPr="00E57328" w:rsidRDefault="000F291C" w:rsidP="00BC7348">
            <w:pPr>
              <w:pStyle w:val="TAC"/>
              <w:rPr>
                <w:highlight w:val="lightGray"/>
                <w:lang w:eastAsia="ko-KR"/>
              </w:rPr>
            </w:pPr>
            <w:r w:rsidRPr="00E57328">
              <w:rPr>
                <w:highlight w:val="lightGray"/>
              </w:rPr>
              <w:t>dB</w:t>
            </w:r>
          </w:p>
        </w:tc>
      </w:tr>
      <w:tr w:rsidR="000F291C" w:rsidRPr="000F291C" w14:paraId="2C29F049" w14:textId="77777777" w:rsidTr="00BC7348">
        <w:trPr>
          <w:trHeight w:val="300"/>
          <w:jc w:val="center"/>
        </w:trPr>
        <w:tc>
          <w:tcPr>
            <w:tcW w:w="1640" w:type="dxa"/>
            <w:shd w:val="clear" w:color="auto" w:fill="auto"/>
            <w:noWrap/>
            <w:hideMark/>
          </w:tcPr>
          <w:p w14:paraId="619711AD" w14:textId="77777777" w:rsidR="000F291C" w:rsidRPr="00E57328" w:rsidRDefault="000F291C" w:rsidP="00BC7348">
            <w:pPr>
              <w:pStyle w:val="TAC"/>
              <w:rPr>
                <w:highlight w:val="lightGray"/>
                <w:lang w:eastAsia="ko-KR"/>
              </w:rPr>
            </w:pPr>
            <w:r w:rsidRPr="00E57328">
              <w:rPr>
                <w:highlight w:val="lightGray"/>
              </w:rPr>
              <w:t>SS-RSRQ_125</w:t>
            </w:r>
          </w:p>
        </w:tc>
        <w:tc>
          <w:tcPr>
            <w:tcW w:w="2154" w:type="dxa"/>
            <w:shd w:val="clear" w:color="auto" w:fill="auto"/>
            <w:noWrap/>
            <w:hideMark/>
          </w:tcPr>
          <w:p w14:paraId="7B8DFD20" w14:textId="77777777" w:rsidR="000F291C" w:rsidRPr="00E57328" w:rsidRDefault="000F291C" w:rsidP="00BC7348">
            <w:pPr>
              <w:pStyle w:val="TAC"/>
              <w:rPr>
                <w:highlight w:val="lightGray"/>
                <w:lang w:eastAsia="ko-KR"/>
              </w:rPr>
            </w:pPr>
            <w:r w:rsidRPr="00E57328">
              <w:rPr>
                <w:highlight w:val="lightGray"/>
              </w:rPr>
              <w:t>19</w:t>
            </w:r>
            <w:r w:rsidRPr="00E57328">
              <w:rPr>
                <w:rFonts w:hint="eastAsia"/>
                <w:highlight w:val="lightGray"/>
              </w:rPr>
              <w:t>≤</w:t>
            </w:r>
            <w:r w:rsidRPr="00E57328">
              <w:rPr>
                <w:highlight w:val="lightGray"/>
              </w:rPr>
              <w:t xml:space="preserve"> SS-RSRQ&lt;19.5</w:t>
            </w:r>
          </w:p>
        </w:tc>
        <w:tc>
          <w:tcPr>
            <w:tcW w:w="710" w:type="dxa"/>
            <w:shd w:val="clear" w:color="auto" w:fill="auto"/>
            <w:noWrap/>
            <w:hideMark/>
          </w:tcPr>
          <w:p w14:paraId="1134A851" w14:textId="77777777" w:rsidR="000F291C" w:rsidRPr="00E57328" w:rsidRDefault="000F291C" w:rsidP="00BC7348">
            <w:pPr>
              <w:pStyle w:val="TAC"/>
              <w:rPr>
                <w:highlight w:val="lightGray"/>
                <w:lang w:eastAsia="ko-KR"/>
              </w:rPr>
            </w:pPr>
            <w:r w:rsidRPr="00E57328">
              <w:rPr>
                <w:highlight w:val="lightGray"/>
              </w:rPr>
              <w:t>dB</w:t>
            </w:r>
          </w:p>
        </w:tc>
      </w:tr>
      <w:tr w:rsidR="000F291C" w:rsidRPr="000F291C" w14:paraId="015567E6" w14:textId="77777777" w:rsidTr="00BC7348">
        <w:trPr>
          <w:trHeight w:val="300"/>
          <w:jc w:val="center"/>
        </w:trPr>
        <w:tc>
          <w:tcPr>
            <w:tcW w:w="1640" w:type="dxa"/>
            <w:shd w:val="clear" w:color="auto" w:fill="auto"/>
            <w:noWrap/>
            <w:hideMark/>
          </w:tcPr>
          <w:p w14:paraId="5FF3F796" w14:textId="77777777" w:rsidR="000F291C" w:rsidRPr="00E57328" w:rsidRDefault="000F291C" w:rsidP="00BC7348">
            <w:pPr>
              <w:pStyle w:val="TAC"/>
              <w:rPr>
                <w:highlight w:val="lightGray"/>
                <w:lang w:eastAsia="ko-KR"/>
              </w:rPr>
            </w:pPr>
            <w:r w:rsidRPr="00E57328">
              <w:rPr>
                <w:highlight w:val="lightGray"/>
              </w:rPr>
              <w:t>SS-RSRQ_126</w:t>
            </w:r>
          </w:p>
        </w:tc>
        <w:tc>
          <w:tcPr>
            <w:tcW w:w="2154" w:type="dxa"/>
            <w:shd w:val="clear" w:color="auto" w:fill="auto"/>
            <w:noWrap/>
            <w:hideMark/>
          </w:tcPr>
          <w:p w14:paraId="2D6E11E1" w14:textId="77777777" w:rsidR="000F291C" w:rsidRPr="00E57328" w:rsidRDefault="000F291C" w:rsidP="00BC7348">
            <w:pPr>
              <w:pStyle w:val="TAC"/>
              <w:rPr>
                <w:highlight w:val="lightGray"/>
                <w:lang w:eastAsia="ko-KR"/>
              </w:rPr>
            </w:pPr>
            <w:r w:rsidRPr="00E57328">
              <w:rPr>
                <w:highlight w:val="lightGray"/>
              </w:rPr>
              <w:t>19.5</w:t>
            </w:r>
            <w:r w:rsidRPr="00E57328">
              <w:rPr>
                <w:rFonts w:hint="eastAsia"/>
                <w:highlight w:val="lightGray"/>
              </w:rPr>
              <w:t>≤</w:t>
            </w:r>
            <w:r w:rsidRPr="00E57328">
              <w:rPr>
                <w:highlight w:val="lightGray"/>
              </w:rPr>
              <w:t xml:space="preserve"> SS-RSRQ&lt;20</w:t>
            </w:r>
          </w:p>
        </w:tc>
        <w:tc>
          <w:tcPr>
            <w:tcW w:w="710" w:type="dxa"/>
            <w:shd w:val="clear" w:color="auto" w:fill="auto"/>
            <w:noWrap/>
            <w:hideMark/>
          </w:tcPr>
          <w:p w14:paraId="72B0BD27" w14:textId="77777777" w:rsidR="000F291C" w:rsidRPr="00E57328" w:rsidRDefault="000F291C" w:rsidP="00BC7348">
            <w:pPr>
              <w:pStyle w:val="TAC"/>
              <w:rPr>
                <w:highlight w:val="lightGray"/>
                <w:lang w:eastAsia="ko-KR"/>
              </w:rPr>
            </w:pPr>
            <w:r w:rsidRPr="00E57328">
              <w:rPr>
                <w:highlight w:val="lightGray"/>
              </w:rPr>
              <w:t>dB</w:t>
            </w:r>
          </w:p>
        </w:tc>
      </w:tr>
      <w:tr w:rsidR="000F291C" w:rsidRPr="009C5807" w14:paraId="18F6395E" w14:textId="77777777" w:rsidTr="00BC7348">
        <w:trPr>
          <w:trHeight w:val="300"/>
          <w:jc w:val="center"/>
        </w:trPr>
        <w:tc>
          <w:tcPr>
            <w:tcW w:w="1640" w:type="dxa"/>
            <w:shd w:val="clear" w:color="auto" w:fill="auto"/>
            <w:noWrap/>
          </w:tcPr>
          <w:p w14:paraId="447F973B" w14:textId="77777777" w:rsidR="000F291C" w:rsidRPr="00E57328" w:rsidRDefault="000F291C" w:rsidP="00BC7348">
            <w:pPr>
              <w:pStyle w:val="TAC"/>
              <w:rPr>
                <w:highlight w:val="lightGray"/>
              </w:rPr>
            </w:pPr>
            <w:r w:rsidRPr="00E57328">
              <w:rPr>
                <w:highlight w:val="lightGray"/>
              </w:rPr>
              <w:t>SS-RSRQ_127</w:t>
            </w:r>
          </w:p>
        </w:tc>
        <w:tc>
          <w:tcPr>
            <w:tcW w:w="2154" w:type="dxa"/>
            <w:shd w:val="clear" w:color="auto" w:fill="auto"/>
            <w:noWrap/>
          </w:tcPr>
          <w:p w14:paraId="6DD98082" w14:textId="77777777" w:rsidR="000F291C" w:rsidRPr="00E57328" w:rsidRDefault="000F291C" w:rsidP="00BC7348">
            <w:pPr>
              <w:pStyle w:val="TAC"/>
              <w:rPr>
                <w:highlight w:val="lightGray"/>
              </w:rPr>
            </w:pPr>
            <w:r w:rsidRPr="00E57328">
              <w:rPr>
                <w:highlight w:val="lightGray"/>
              </w:rPr>
              <w:t xml:space="preserve">20 </w:t>
            </w:r>
            <w:r w:rsidRPr="00E57328">
              <w:rPr>
                <w:rFonts w:hint="eastAsia"/>
                <w:highlight w:val="lightGray"/>
              </w:rPr>
              <w:t>≤</w:t>
            </w:r>
            <w:r w:rsidRPr="00E57328">
              <w:rPr>
                <w:highlight w:val="lightGray"/>
              </w:rPr>
              <w:t xml:space="preserve"> SS-RSRQ</w:t>
            </w:r>
          </w:p>
        </w:tc>
        <w:tc>
          <w:tcPr>
            <w:tcW w:w="710" w:type="dxa"/>
            <w:shd w:val="clear" w:color="auto" w:fill="auto"/>
            <w:noWrap/>
          </w:tcPr>
          <w:p w14:paraId="4C23EADF" w14:textId="77777777" w:rsidR="000F291C" w:rsidRPr="009C5807" w:rsidRDefault="000F291C" w:rsidP="00BC7348">
            <w:pPr>
              <w:pStyle w:val="TAC"/>
            </w:pPr>
            <w:r w:rsidRPr="00E57328">
              <w:rPr>
                <w:highlight w:val="lightGray"/>
              </w:rPr>
              <w:t>dB</w:t>
            </w:r>
          </w:p>
        </w:tc>
      </w:tr>
    </w:tbl>
    <w:p w14:paraId="5A0F6A15" w14:textId="77777777" w:rsidR="000F291C" w:rsidRPr="00AE063E" w:rsidRDefault="000F291C" w:rsidP="00DC4CEE">
      <w:pPr>
        <w:overflowPunct/>
        <w:jc w:val="both"/>
        <w:textAlignment w:val="auto"/>
        <w:rPr>
          <w:rFonts w:ascii="Arial" w:eastAsia="SimSun" w:hAnsi="Arial"/>
        </w:rPr>
      </w:pPr>
    </w:p>
    <w:p w14:paraId="188ABF21" w14:textId="77777777" w:rsidR="003B3C20" w:rsidRPr="00E57328" w:rsidRDefault="003B3C20" w:rsidP="003B3C20">
      <w:pPr>
        <w:pStyle w:val="TH"/>
        <w:rPr>
          <w:highlight w:val="lightGray"/>
        </w:rPr>
      </w:pPr>
      <w:r w:rsidRPr="00E57328">
        <w:rPr>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B3C20" w:rsidRPr="002D3FDB" w14:paraId="3A777BCC" w14:textId="77777777" w:rsidTr="00BC7348">
        <w:trPr>
          <w:trHeight w:val="300"/>
          <w:jc w:val="center"/>
        </w:trPr>
        <w:tc>
          <w:tcPr>
            <w:tcW w:w="1640" w:type="dxa"/>
            <w:shd w:val="clear" w:color="auto" w:fill="auto"/>
            <w:noWrap/>
            <w:hideMark/>
          </w:tcPr>
          <w:p w14:paraId="1DD323AA" w14:textId="77777777" w:rsidR="003B3C20" w:rsidRPr="00E57328" w:rsidRDefault="003B3C20" w:rsidP="00BC7348">
            <w:pPr>
              <w:pStyle w:val="TAH"/>
              <w:rPr>
                <w:highlight w:val="lightGray"/>
                <w:lang w:eastAsia="ko-KR"/>
              </w:rPr>
            </w:pPr>
            <w:r w:rsidRPr="00E57328">
              <w:rPr>
                <w:highlight w:val="lightGray"/>
                <w:lang w:eastAsia="ko-KR"/>
              </w:rPr>
              <w:t>Reported value</w:t>
            </w:r>
          </w:p>
        </w:tc>
        <w:tc>
          <w:tcPr>
            <w:tcW w:w="2154" w:type="dxa"/>
            <w:shd w:val="clear" w:color="auto" w:fill="auto"/>
            <w:noWrap/>
            <w:hideMark/>
          </w:tcPr>
          <w:p w14:paraId="480BFFF5" w14:textId="77777777" w:rsidR="003B3C20" w:rsidRPr="00E57328" w:rsidRDefault="003B3C20" w:rsidP="00BC7348">
            <w:pPr>
              <w:pStyle w:val="TAH"/>
              <w:rPr>
                <w:highlight w:val="lightGray"/>
                <w:lang w:eastAsia="ko-KR"/>
              </w:rPr>
            </w:pPr>
            <w:r w:rsidRPr="00E57328">
              <w:rPr>
                <w:highlight w:val="lightGray"/>
                <w:lang w:eastAsia="ko-KR"/>
              </w:rPr>
              <w:t>Measured quantity value (L3 SS-RSRP</w:t>
            </w:r>
            <w:r w:rsidRPr="00E57328">
              <w:rPr>
                <w:rFonts w:hint="eastAsia"/>
                <w:highlight w:val="lightGray"/>
                <w:lang w:eastAsia="zh-CN"/>
              </w:rPr>
              <w:t xml:space="preserve"> and CSI-RSRP</w:t>
            </w:r>
            <w:r w:rsidRPr="00E57328">
              <w:rPr>
                <w:highlight w:val="lightGray"/>
                <w:lang w:eastAsia="ko-KR"/>
              </w:rPr>
              <w:t>)</w:t>
            </w:r>
          </w:p>
        </w:tc>
        <w:tc>
          <w:tcPr>
            <w:tcW w:w="2268" w:type="dxa"/>
          </w:tcPr>
          <w:p w14:paraId="0F67339F" w14:textId="77777777" w:rsidR="003B3C20" w:rsidRPr="00E57328" w:rsidRDefault="003B3C20" w:rsidP="00BC7348">
            <w:pPr>
              <w:pStyle w:val="TAH"/>
              <w:rPr>
                <w:highlight w:val="lightGray"/>
                <w:lang w:eastAsia="ko-KR"/>
              </w:rPr>
            </w:pPr>
            <w:r w:rsidRPr="00E57328">
              <w:rPr>
                <w:highlight w:val="lightGray"/>
                <w:lang w:eastAsia="ko-KR"/>
              </w:rPr>
              <w:t>Measured quantity value (L1 SS-RSRP and CSI-RSRP)</w:t>
            </w:r>
          </w:p>
        </w:tc>
        <w:tc>
          <w:tcPr>
            <w:tcW w:w="710" w:type="dxa"/>
            <w:shd w:val="clear" w:color="auto" w:fill="auto"/>
            <w:noWrap/>
            <w:hideMark/>
          </w:tcPr>
          <w:p w14:paraId="05341788" w14:textId="77777777" w:rsidR="003B3C20" w:rsidRPr="00E57328" w:rsidRDefault="003B3C20" w:rsidP="00BC7348">
            <w:pPr>
              <w:pStyle w:val="TAH"/>
              <w:rPr>
                <w:highlight w:val="lightGray"/>
                <w:lang w:eastAsia="ko-KR"/>
              </w:rPr>
            </w:pPr>
            <w:r w:rsidRPr="00E57328">
              <w:rPr>
                <w:highlight w:val="lightGray"/>
                <w:lang w:eastAsia="ko-KR"/>
              </w:rPr>
              <w:t>Unit</w:t>
            </w:r>
          </w:p>
        </w:tc>
      </w:tr>
      <w:tr w:rsidR="003B3C20" w:rsidRPr="002D3FDB" w14:paraId="19380F5C" w14:textId="77777777" w:rsidTr="00BC7348">
        <w:trPr>
          <w:trHeight w:val="300"/>
          <w:jc w:val="center"/>
        </w:trPr>
        <w:tc>
          <w:tcPr>
            <w:tcW w:w="1640" w:type="dxa"/>
            <w:shd w:val="clear" w:color="auto" w:fill="auto"/>
            <w:noWrap/>
            <w:hideMark/>
          </w:tcPr>
          <w:p w14:paraId="14D50E37" w14:textId="77777777" w:rsidR="003B3C20" w:rsidRPr="00E57328" w:rsidRDefault="003B3C20" w:rsidP="00BC7348">
            <w:pPr>
              <w:pStyle w:val="TAL"/>
              <w:rPr>
                <w:highlight w:val="lightGray"/>
                <w:lang w:eastAsia="ko-KR"/>
              </w:rPr>
            </w:pPr>
            <w:r w:rsidRPr="00E57328">
              <w:rPr>
                <w:highlight w:val="lightGray"/>
                <w:lang w:eastAsia="ko-KR"/>
              </w:rPr>
              <w:t>RSRP_0</w:t>
            </w:r>
          </w:p>
        </w:tc>
        <w:tc>
          <w:tcPr>
            <w:tcW w:w="2154" w:type="dxa"/>
            <w:shd w:val="clear" w:color="auto" w:fill="auto"/>
            <w:noWrap/>
            <w:hideMark/>
          </w:tcPr>
          <w:p w14:paraId="4C8F03EF" w14:textId="77777777" w:rsidR="003B3C20" w:rsidRPr="00E57328" w:rsidRDefault="003B3C20" w:rsidP="00BC7348">
            <w:pPr>
              <w:pStyle w:val="TAL"/>
              <w:rPr>
                <w:highlight w:val="lightGray"/>
                <w:lang w:eastAsia="ko-KR"/>
              </w:rPr>
            </w:pPr>
            <w:r w:rsidRPr="00E57328">
              <w:rPr>
                <w:highlight w:val="lightGray"/>
                <w:lang w:eastAsia="ko-KR"/>
              </w:rPr>
              <w:t>RSRP&lt;-156</w:t>
            </w:r>
          </w:p>
        </w:tc>
        <w:tc>
          <w:tcPr>
            <w:tcW w:w="2268" w:type="dxa"/>
          </w:tcPr>
          <w:p w14:paraId="2596CB42"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250057E1"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0BE7FC83" w14:textId="77777777" w:rsidTr="00BC7348">
        <w:trPr>
          <w:trHeight w:val="300"/>
          <w:jc w:val="center"/>
        </w:trPr>
        <w:tc>
          <w:tcPr>
            <w:tcW w:w="1640" w:type="dxa"/>
            <w:shd w:val="clear" w:color="auto" w:fill="auto"/>
            <w:noWrap/>
            <w:hideMark/>
          </w:tcPr>
          <w:p w14:paraId="16B1EDE1" w14:textId="77777777" w:rsidR="003B3C20" w:rsidRPr="00E57328" w:rsidRDefault="003B3C20" w:rsidP="00BC7348">
            <w:pPr>
              <w:pStyle w:val="TAL"/>
              <w:rPr>
                <w:highlight w:val="lightGray"/>
                <w:lang w:eastAsia="ko-KR"/>
              </w:rPr>
            </w:pPr>
            <w:r w:rsidRPr="00E57328">
              <w:rPr>
                <w:highlight w:val="lightGray"/>
                <w:lang w:eastAsia="ko-KR"/>
              </w:rPr>
              <w:t>RSRP_1</w:t>
            </w:r>
          </w:p>
        </w:tc>
        <w:tc>
          <w:tcPr>
            <w:tcW w:w="2154" w:type="dxa"/>
            <w:shd w:val="clear" w:color="auto" w:fill="auto"/>
            <w:noWrap/>
            <w:hideMark/>
          </w:tcPr>
          <w:p w14:paraId="42FF7FB8" w14:textId="77777777" w:rsidR="003B3C20" w:rsidRPr="00E57328" w:rsidRDefault="003B3C20" w:rsidP="00BC7348">
            <w:pPr>
              <w:pStyle w:val="TAL"/>
              <w:rPr>
                <w:highlight w:val="lightGray"/>
                <w:lang w:eastAsia="ko-KR"/>
              </w:rPr>
            </w:pPr>
            <w:r w:rsidRPr="00E57328">
              <w:rPr>
                <w:highlight w:val="lightGray"/>
                <w:lang w:eastAsia="ko-KR"/>
              </w:rPr>
              <w:t>-156</w:t>
            </w:r>
            <w:r w:rsidRPr="00E57328">
              <w:rPr>
                <w:rFonts w:hint="eastAsia"/>
                <w:highlight w:val="lightGray"/>
                <w:lang w:eastAsia="ko-KR"/>
              </w:rPr>
              <w:t>≤</w:t>
            </w:r>
            <w:r w:rsidRPr="00E57328">
              <w:rPr>
                <w:highlight w:val="lightGray"/>
                <w:lang w:eastAsia="ko-KR"/>
              </w:rPr>
              <w:t>RSRP&lt;-155</w:t>
            </w:r>
          </w:p>
        </w:tc>
        <w:tc>
          <w:tcPr>
            <w:tcW w:w="2268" w:type="dxa"/>
          </w:tcPr>
          <w:p w14:paraId="5ED38B69"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7498259D"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12A47726" w14:textId="77777777" w:rsidTr="00BC7348">
        <w:trPr>
          <w:trHeight w:val="300"/>
          <w:jc w:val="center"/>
        </w:trPr>
        <w:tc>
          <w:tcPr>
            <w:tcW w:w="1640" w:type="dxa"/>
            <w:shd w:val="clear" w:color="auto" w:fill="auto"/>
            <w:noWrap/>
            <w:hideMark/>
          </w:tcPr>
          <w:p w14:paraId="5DCEE675" w14:textId="77777777" w:rsidR="003B3C20" w:rsidRPr="00E57328" w:rsidRDefault="003B3C20" w:rsidP="00BC7348">
            <w:pPr>
              <w:pStyle w:val="TAL"/>
              <w:rPr>
                <w:highlight w:val="lightGray"/>
                <w:lang w:eastAsia="ko-KR"/>
              </w:rPr>
            </w:pPr>
            <w:r w:rsidRPr="00E57328">
              <w:rPr>
                <w:highlight w:val="lightGray"/>
                <w:lang w:eastAsia="ko-KR"/>
              </w:rPr>
              <w:t>RSRP_2</w:t>
            </w:r>
          </w:p>
        </w:tc>
        <w:tc>
          <w:tcPr>
            <w:tcW w:w="2154" w:type="dxa"/>
            <w:shd w:val="clear" w:color="auto" w:fill="auto"/>
            <w:noWrap/>
            <w:hideMark/>
          </w:tcPr>
          <w:p w14:paraId="656C1189" w14:textId="77777777" w:rsidR="003B3C20" w:rsidRPr="00E57328" w:rsidRDefault="003B3C20" w:rsidP="00BC7348">
            <w:pPr>
              <w:pStyle w:val="TAL"/>
              <w:rPr>
                <w:highlight w:val="lightGray"/>
                <w:lang w:eastAsia="ko-KR"/>
              </w:rPr>
            </w:pPr>
            <w:r w:rsidRPr="00E57328">
              <w:rPr>
                <w:highlight w:val="lightGray"/>
                <w:lang w:eastAsia="ko-KR"/>
              </w:rPr>
              <w:t>-155</w:t>
            </w:r>
            <w:r w:rsidRPr="00E57328">
              <w:rPr>
                <w:rFonts w:hint="eastAsia"/>
                <w:highlight w:val="lightGray"/>
                <w:lang w:eastAsia="ko-KR"/>
              </w:rPr>
              <w:t>≤</w:t>
            </w:r>
            <w:r w:rsidRPr="00E57328">
              <w:rPr>
                <w:highlight w:val="lightGray"/>
                <w:lang w:eastAsia="ko-KR"/>
              </w:rPr>
              <w:t>RSRP&lt;-154</w:t>
            </w:r>
          </w:p>
        </w:tc>
        <w:tc>
          <w:tcPr>
            <w:tcW w:w="2268" w:type="dxa"/>
          </w:tcPr>
          <w:p w14:paraId="7DE99859"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05867789"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2910D435" w14:textId="77777777" w:rsidTr="00BC7348">
        <w:trPr>
          <w:trHeight w:val="300"/>
          <w:jc w:val="center"/>
        </w:trPr>
        <w:tc>
          <w:tcPr>
            <w:tcW w:w="1640" w:type="dxa"/>
            <w:shd w:val="clear" w:color="auto" w:fill="auto"/>
            <w:noWrap/>
            <w:hideMark/>
          </w:tcPr>
          <w:p w14:paraId="4A7B9F02" w14:textId="77777777" w:rsidR="003B3C20" w:rsidRPr="00E57328" w:rsidRDefault="003B3C20" w:rsidP="00BC7348">
            <w:pPr>
              <w:pStyle w:val="TAL"/>
              <w:rPr>
                <w:highlight w:val="lightGray"/>
                <w:lang w:eastAsia="ko-KR"/>
              </w:rPr>
            </w:pPr>
            <w:r w:rsidRPr="00E57328">
              <w:rPr>
                <w:highlight w:val="lightGray"/>
                <w:lang w:eastAsia="ko-KR"/>
              </w:rPr>
              <w:t>RSRP_3</w:t>
            </w:r>
          </w:p>
        </w:tc>
        <w:tc>
          <w:tcPr>
            <w:tcW w:w="2154" w:type="dxa"/>
            <w:shd w:val="clear" w:color="auto" w:fill="auto"/>
            <w:noWrap/>
            <w:hideMark/>
          </w:tcPr>
          <w:p w14:paraId="038FDE08" w14:textId="77777777" w:rsidR="003B3C20" w:rsidRPr="00E57328" w:rsidRDefault="003B3C20" w:rsidP="00BC7348">
            <w:pPr>
              <w:pStyle w:val="TAL"/>
              <w:rPr>
                <w:highlight w:val="lightGray"/>
                <w:lang w:eastAsia="ko-KR"/>
              </w:rPr>
            </w:pPr>
            <w:r w:rsidRPr="00E57328">
              <w:rPr>
                <w:highlight w:val="lightGray"/>
                <w:lang w:eastAsia="ko-KR"/>
              </w:rPr>
              <w:t>-154</w:t>
            </w:r>
            <w:r w:rsidRPr="00E57328">
              <w:rPr>
                <w:rFonts w:hint="eastAsia"/>
                <w:highlight w:val="lightGray"/>
                <w:lang w:eastAsia="ko-KR"/>
              </w:rPr>
              <w:t>≤</w:t>
            </w:r>
            <w:r w:rsidRPr="00E57328">
              <w:rPr>
                <w:highlight w:val="lightGray"/>
                <w:lang w:eastAsia="ko-KR"/>
              </w:rPr>
              <w:t>RSRP&lt;-153</w:t>
            </w:r>
          </w:p>
        </w:tc>
        <w:tc>
          <w:tcPr>
            <w:tcW w:w="2268" w:type="dxa"/>
          </w:tcPr>
          <w:p w14:paraId="41458544"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23164990"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3325C3C0" w14:textId="77777777" w:rsidTr="00BC7348">
        <w:trPr>
          <w:trHeight w:val="300"/>
          <w:jc w:val="center"/>
        </w:trPr>
        <w:tc>
          <w:tcPr>
            <w:tcW w:w="1640" w:type="dxa"/>
            <w:shd w:val="clear" w:color="auto" w:fill="auto"/>
            <w:noWrap/>
            <w:hideMark/>
          </w:tcPr>
          <w:p w14:paraId="05A9C641" w14:textId="77777777" w:rsidR="003B3C20" w:rsidRPr="00E57328" w:rsidRDefault="003B3C20" w:rsidP="00BC7348">
            <w:pPr>
              <w:pStyle w:val="TAL"/>
              <w:rPr>
                <w:highlight w:val="lightGray"/>
                <w:lang w:eastAsia="ko-KR"/>
              </w:rPr>
            </w:pPr>
            <w:r w:rsidRPr="00E57328">
              <w:rPr>
                <w:highlight w:val="lightGray"/>
                <w:lang w:eastAsia="ko-KR"/>
              </w:rPr>
              <w:t>RSRP_4</w:t>
            </w:r>
          </w:p>
        </w:tc>
        <w:tc>
          <w:tcPr>
            <w:tcW w:w="2154" w:type="dxa"/>
            <w:shd w:val="clear" w:color="auto" w:fill="auto"/>
            <w:noWrap/>
            <w:hideMark/>
          </w:tcPr>
          <w:p w14:paraId="5D276CA6" w14:textId="77777777" w:rsidR="003B3C20" w:rsidRPr="00E57328" w:rsidRDefault="003B3C20" w:rsidP="00BC7348">
            <w:pPr>
              <w:pStyle w:val="TAL"/>
              <w:rPr>
                <w:highlight w:val="lightGray"/>
                <w:lang w:eastAsia="ko-KR"/>
              </w:rPr>
            </w:pPr>
            <w:r w:rsidRPr="00E57328">
              <w:rPr>
                <w:highlight w:val="lightGray"/>
                <w:lang w:eastAsia="ko-KR"/>
              </w:rPr>
              <w:t>-153</w:t>
            </w:r>
            <w:r w:rsidRPr="00E57328">
              <w:rPr>
                <w:rFonts w:hint="eastAsia"/>
                <w:highlight w:val="lightGray"/>
                <w:lang w:eastAsia="ko-KR"/>
              </w:rPr>
              <w:t>≤</w:t>
            </w:r>
            <w:r w:rsidRPr="00E57328">
              <w:rPr>
                <w:highlight w:val="lightGray"/>
                <w:lang w:eastAsia="ko-KR"/>
              </w:rPr>
              <w:t>RSRP&lt;-152</w:t>
            </w:r>
          </w:p>
        </w:tc>
        <w:tc>
          <w:tcPr>
            <w:tcW w:w="2268" w:type="dxa"/>
          </w:tcPr>
          <w:p w14:paraId="4C800F9E"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67E40F24"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4DB6734C" w14:textId="77777777" w:rsidTr="00BC7348">
        <w:trPr>
          <w:trHeight w:val="300"/>
          <w:jc w:val="center"/>
        </w:trPr>
        <w:tc>
          <w:tcPr>
            <w:tcW w:w="1640" w:type="dxa"/>
            <w:shd w:val="clear" w:color="auto" w:fill="auto"/>
            <w:noWrap/>
            <w:hideMark/>
          </w:tcPr>
          <w:p w14:paraId="4AD37743" w14:textId="77777777" w:rsidR="003B3C20" w:rsidRPr="00E57328" w:rsidRDefault="003B3C20" w:rsidP="00BC7348">
            <w:pPr>
              <w:pStyle w:val="TAL"/>
              <w:rPr>
                <w:highlight w:val="lightGray"/>
                <w:lang w:eastAsia="ko-KR"/>
              </w:rPr>
            </w:pPr>
            <w:r w:rsidRPr="00E57328">
              <w:rPr>
                <w:highlight w:val="lightGray"/>
                <w:lang w:eastAsia="ko-KR"/>
              </w:rPr>
              <w:t>RSRP_5</w:t>
            </w:r>
          </w:p>
        </w:tc>
        <w:tc>
          <w:tcPr>
            <w:tcW w:w="2154" w:type="dxa"/>
            <w:shd w:val="clear" w:color="auto" w:fill="auto"/>
            <w:noWrap/>
            <w:hideMark/>
          </w:tcPr>
          <w:p w14:paraId="2D932F5D" w14:textId="77777777" w:rsidR="003B3C20" w:rsidRPr="00E57328" w:rsidRDefault="003B3C20" w:rsidP="00BC7348">
            <w:pPr>
              <w:pStyle w:val="TAL"/>
              <w:rPr>
                <w:highlight w:val="lightGray"/>
                <w:lang w:eastAsia="ko-KR"/>
              </w:rPr>
            </w:pPr>
            <w:r w:rsidRPr="00E57328">
              <w:rPr>
                <w:highlight w:val="lightGray"/>
                <w:lang w:eastAsia="ko-KR"/>
              </w:rPr>
              <w:t>-152</w:t>
            </w:r>
            <w:r w:rsidRPr="00E57328">
              <w:rPr>
                <w:rFonts w:hint="eastAsia"/>
                <w:highlight w:val="lightGray"/>
                <w:lang w:eastAsia="ko-KR"/>
              </w:rPr>
              <w:t>≤</w:t>
            </w:r>
            <w:r w:rsidRPr="00E57328">
              <w:rPr>
                <w:highlight w:val="lightGray"/>
                <w:lang w:eastAsia="ko-KR"/>
              </w:rPr>
              <w:t>RSRP&lt;-151</w:t>
            </w:r>
          </w:p>
        </w:tc>
        <w:tc>
          <w:tcPr>
            <w:tcW w:w="2268" w:type="dxa"/>
          </w:tcPr>
          <w:p w14:paraId="028CDD74"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7118565F"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0750061F" w14:textId="77777777" w:rsidTr="00BC7348">
        <w:trPr>
          <w:trHeight w:val="300"/>
          <w:jc w:val="center"/>
        </w:trPr>
        <w:tc>
          <w:tcPr>
            <w:tcW w:w="1640" w:type="dxa"/>
            <w:shd w:val="clear" w:color="auto" w:fill="auto"/>
            <w:noWrap/>
            <w:hideMark/>
          </w:tcPr>
          <w:p w14:paraId="6B721408" w14:textId="77777777" w:rsidR="003B3C20" w:rsidRPr="00E57328" w:rsidRDefault="003B3C20" w:rsidP="00BC7348">
            <w:pPr>
              <w:pStyle w:val="TAL"/>
              <w:rPr>
                <w:highlight w:val="lightGray"/>
                <w:lang w:eastAsia="ko-KR"/>
              </w:rPr>
            </w:pPr>
            <w:r w:rsidRPr="00E57328">
              <w:rPr>
                <w:highlight w:val="lightGray"/>
                <w:lang w:eastAsia="ko-KR"/>
              </w:rPr>
              <w:t>RSRP_6</w:t>
            </w:r>
          </w:p>
        </w:tc>
        <w:tc>
          <w:tcPr>
            <w:tcW w:w="2154" w:type="dxa"/>
            <w:shd w:val="clear" w:color="auto" w:fill="auto"/>
            <w:noWrap/>
            <w:hideMark/>
          </w:tcPr>
          <w:p w14:paraId="1277668D" w14:textId="77777777" w:rsidR="003B3C20" w:rsidRPr="00E57328" w:rsidRDefault="003B3C20" w:rsidP="00BC7348">
            <w:pPr>
              <w:pStyle w:val="TAL"/>
              <w:rPr>
                <w:highlight w:val="lightGray"/>
                <w:lang w:eastAsia="ko-KR"/>
              </w:rPr>
            </w:pPr>
            <w:r w:rsidRPr="00E57328">
              <w:rPr>
                <w:highlight w:val="lightGray"/>
                <w:lang w:eastAsia="ko-KR"/>
              </w:rPr>
              <w:t>-151</w:t>
            </w:r>
            <w:r w:rsidRPr="00E57328">
              <w:rPr>
                <w:rFonts w:hint="eastAsia"/>
                <w:highlight w:val="lightGray"/>
                <w:lang w:eastAsia="ko-KR"/>
              </w:rPr>
              <w:t>≤</w:t>
            </w:r>
            <w:r w:rsidRPr="00E57328">
              <w:rPr>
                <w:highlight w:val="lightGray"/>
                <w:lang w:eastAsia="ko-KR"/>
              </w:rPr>
              <w:t>RSRP&lt;-150</w:t>
            </w:r>
          </w:p>
        </w:tc>
        <w:tc>
          <w:tcPr>
            <w:tcW w:w="2268" w:type="dxa"/>
          </w:tcPr>
          <w:p w14:paraId="09A5FB94"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3FB113C3"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32554590" w14:textId="77777777" w:rsidTr="00BC7348">
        <w:trPr>
          <w:trHeight w:val="300"/>
          <w:jc w:val="center"/>
        </w:trPr>
        <w:tc>
          <w:tcPr>
            <w:tcW w:w="1640" w:type="dxa"/>
            <w:shd w:val="clear" w:color="auto" w:fill="auto"/>
            <w:noWrap/>
            <w:hideMark/>
          </w:tcPr>
          <w:p w14:paraId="2407846B" w14:textId="77777777" w:rsidR="003B3C20" w:rsidRPr="00E57328" w:rsidRDefault="003B3C20" w:rsidP="00BC7348">
            <w:pPr>
              <w:pStyle w:val="TAL"/>
              <w:rPr>
                <w:highlight w:val="lightGray"/>
                <w:lang w:eastAsia="ko-KR"/>
              </w:rPr>
            </w:pPr>
            <w:r w:rsidRPr="00E57328">
              <w:rPr>
                <w:highlight w:val="lightGray"/>
                <w:lang w:eastAsia="ko-KR"/>
              </w:rPr>
              <w:t>RSRP_7</w:t>
            </w:r>
          </w:p>
        </w:tc>
        <w:tc>
          <w:tcPr>
            <w:tcW w:w="2154" w:type="dxa"/>
            <w:shd w:val="clear" w:color="auto" w:fill="auto"/>
            <w:noWrap/>
            <w:hideMark/>
          </w:tcPr>
          <w:p w14:paraId="4F6FB657" w14:textId="77777777" w:rsidR="003B3C20" w:rsidRPr="00E57328" w:rsidRDefault="003B3C20" w:rsidP="00BC7348">
            <w:pPr>
              <w:pStyle w:val="TAL"/>
              <w:rPr>
                <w:highlight w:val="lightGray"/>
                <w:lang w:eastAsia="ko-KR"/>
              </w:rPr>
            </w:pPr>
            <w:r w:rsidRPr="00E57328">
              <w:rPr>
                <w:highlight w:val="lightGray"/>
                <w:lang w:eastAsia="ko-KR"/>
              </w:rPr>
              <w:t>-150</w:t>
            </w:r>
            <w:r w:rsidRPr="00E57328">
              <w:rPr>
                <w:rFonts w:hint="eastAsia"/>
                <w:highlight w:val="lightGray"/>
                <w:lang w:eastAsia="ko-KR"/>
              </w:rPr>
              <w:t>≤</w:t>
            </w:r>
            <w:r w:rsidRPr="00E57328">
              <w:rPr>
                <w:highlight w:val="lightGray"/>
                <w:lang w:eastAsia="ko-KR"/>
              </w:rPr>
              <w:t>RSRP&lt;-149</w:t>
            </w:r>
          </w:p>
        </w:tc>
        <w:tc>
          <w:tcPr>
            <w:tcW w:w="2268" w:type="dxa"/>
          </w:tcPr>
          <w:p w14:paraId="0BB30DA9"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6F1FCF01"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530CAB3A" w14:textId="77777777" w:rsidTr="00BC7348">
        <w:trPr>
          <w:trHeight w:val="300"/>
          <w:jc w:val="center"/>
        </w:trPr>
        <w:tc>
          <w:tcPr>
            <w:tcW w:w="1640" w:type="dxa"/>
            <w:shd w:val="clear" w:color="auto" w:fill="auto"/>
            <w:noWrap/>
            <w:hideMark/>
          </w:tcPr>
          <w:p w14:paraId="0C5A63E2" w14:textId="77777777" w:rsidR="003B3C20" w:rsidRPr="00E57328" w:rsidRDefault="003B3C20" w:rsidP="00BC7348">
            <w:pPr>
              <w:pStyle w:val="TAL"/>
              <w:rPr>
                <w:highlight w:val="lightGray"/>
                <w:lang w:eastAsia="ko-KR"/>
              </w:rPr>
            </w:pPr>
            <w:r w:rsidRPr="00E57328">
              <w:rPr>
                <w:highlight w:val="lightGray"/>
                <w:lang w:eastAsia="ko-KR"/>
              </w:rPr>
              <w:t>RSRP_8</w:t>
            </w:r>
          </w:p>
        </w:tc>
        <w:tc>
          <w:tcPr>
            <w:tcW w:w="2154" w:type="dxa"/>
            <w:shd w:val="clear" w:color="auto" w:fill="auto"/>
            <w:noWrap/>
            <w:hideMark/>
          </w:tcPr>
          <w:p w14:paraId="02B67BEB" w14:textId="77777777" w:rsidR="003B3C20" w:rsidRPr="00E57328" w:rsidRDefault="003B3C20" w:rsidP="00BC7348">
            <w:pPr>
              <w:pStyle w:val="TAL"/>
              <w:rPr>
                <w:highlight w:val="lightGray"/>
                <w:lang w:eastAsia="ko-KR"/>
              </w:rPr>
            </w:pPr>
            <w:r w:rsidRPr="00E57328">
              <w:rPr>
                <w:highlight w:val="lightGray"/>
                <w:lang w:eastAsia="ko-KR"/>
              </w:rPr>
              <w:t>-149</w:t>
            </w:r>
            <w:r w:rsidRPr="00E57328">
              <w:rPr>
                <w:rFonts w:hint="eastAsia"/>
                <w:highlight w:val="lightGray"/>
                <w:lang w:eastAsia="ko-KR"/>
              </w:rPr>
              <w:t>≤</w:t>
            </w:r>
            <w:r w:rsidRPr="00E57328">
              <w:rPr>
                <w:highlight w:val="lightGray"/>
                <w:lang w:eastAsia="ko-KR"/>
              </w:rPr>
              <w:t>RSRP&lt;-148</w:t>
            </w:r>
          </w:p>
        </w:tc>
        <w:tc>
          <w:tcPr>
            <w:tcW w:w="2268" w:type="dxa"/>
          </w:tcPr>
          <w:p w14:paraId="2DBC9D4C"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37EB258F"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4AD611F2" w14:textId="77777777" w:rsidTr="00BC7348">
        <w:trPr>
          <w:trHeight w:val="300"/>
          <w:jc w:val="center"/>
        </w:trPr>
        <w:tc>
          <w:tcPr>
            <w:tcW w:w="1640" w:type="dxa"/>
            <w:shd w:val="clear" w:color="auto" w:fill="auto"/>
            <w:noWrap/>
            <w:hideMark/>
          </w:tcPr>
          <w:p w14:paraId="2811A677" w14:textId="77777777" w:rsidR="003B3C20" w:rsidRPr="00E57328" w:rsidRDefault="003B3C20" w:rsidP="00BC7348">
            <w:pPr>
              <w:pStyle w:val="TAL"/>
              <w:rPr>
                <w:highlight w:val="lightGray"/>
                <w:lang w:eastAsia="ko-KR"/>
              </w:rPr>
            </w:pPr>
            <w:r w:rsidRPr="00E57328">
              <w:rPr>
                <w:highlight w:val="lightGray"/>
                <w:lang w:eastAsia="ko-KR"/>
              </w:rPr>
              <w:t>RSRP_9</w:t>
            </w:r>
          </w:p>
        </w:tc>
        <w:tc>
          <w:tcPr>
            <w:tcW w:w="2154" w:type="dxa"/>
            <w:shd w:val="clear" w:color="auto" w:fill="auto"/>
            <w:noWrap/>
            <w:hideMark/>
          </w:tcPr>
          <w:p w14:paraId="482BE744" w14:textId="77777777" w:rsidR="003B3C20" w:rsidRPr="00E57328" w:rsidRDefault="003B3C20" w:rsidP="00BC7348">
            <w:pPr>
              <w:pStyle w:val="TAL"/>
              <w:rPr>
                <w:highlight w:val="lightGray"/>
                <w:lang w:eastAsia="ko-KR"/>
              </w:rPr>
            </w:pPr>
            <w:r w:rsidRPr="00E57328">
              <w:rPr>
                <w:highlight w:val="lightGray"/>
                <w:lang w:eastAsia="ko-KR"/>
              </w:rPr>
              <w:t>-148</w:t>
            </w:r>
            <w:r w:rsidRPr="00E57328">
              <w:rPr>
                <w:rFonts w:hint="eastAsia"/>
                <w:highlight w:val="lightGray"/>
                <w:lang w:eastAsia="ko-KR"/>
              </w:rPr>
              <w:t>≤</w:t>
            </w:r>
            <w:r w:rsidRPr="00E57328">
              <w:rPr>
                <w:highlight w:val="lightGray"/>
                <w:lang w:eastAsia="ko-KR"/>
              </w:rPr>
              <w:t>RSRP&lt;-147</w:t>
            </w:r>
          </w:p>
        </w:tc>
        <w:tc>
          <w:tcPr>
            <w:tcW w:w="2268" w:type="dxa"/>
          </w:tcPr>
          <w:p w14:paraId="5753F2D8"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4A982BD3"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66E4E593" w14:textId="77777777" w:rsidTr="00BC7348">
        <w:trPr>
          <w:trHeight w:val="300"/>
          <w:jc w:val="center"/>
        </w:trPr>
        <w:tc>
          <w:tcPr>
            <w:tcW w:w="1640" w:type="dxa"/>
            <w:shd w:val="clear" w:color="auto" w:fill="auto"/>
            <w:noWrap/>
            <w:hideMark/>
          </w:tcPr>
          <w:p w14:paraId="117B5805" w14:textId="77777777" w:rsidR="003B3C20" w:rsidRPr="00E57328" w:rsidRDefault="003B3C20" w:rsidP="00BC7348">
            <w:pPr>
              <w:pStyle w:val="TAL"/>
              <w:rPr>
                <w:highlight w:val="lightGray"/>
                <w:lang w:eastAsia="ko-KR"/>
              </w:rPr>
            </w:pPr>
            <w:r w:rsidRPr="00E57328">
              <w:rPr>
                <w:highlight w:val="lightGray"/>
                <w:lang w:eastAsia="ko-KR"/>
              </w:rPr>
              <w:t>RSRP_10</w:t>
            </w:r>
          </w:p>
        </w:tc>
        <w:tc>
          <w:tcPr>
            <w:tcW w:w="2154" w:type="dxa"/>
            <w:shd w:val="clear" w:color="auto" w:fill="auto"/>
            <w:noWrap/>
            <w:hideMark/>
          </w:tcPr>
          <w:p w14:paraId="43EC68E5" w14:textId="77777777" w:rsidR="003B3C20" w:rsidRPr="00E57328" w:rsidRDefault="003B3C20" w:rsidP="00BC7348">
            <w:pPr>
              <w:pStyle w:val="TAL"/>
              <w:rPr>
                <w:highlight w:val="lightGray"/>
                <w:lang w:eastAsia="ko-KR"/>
              </w:rPr>
            </w:pPr>
            <w:r w:rsidRPr="00E57328">
              <w:rPr>
                <w:highlight w:val="lightGray"/>
                <w:lang w:eastAsia="ko-KR"/>
              </w:rPr>
              <w:t>-147</w:t>
            </w:r>
            <w:r w:rsidRPr="00E57328">
              <w:rPr>
                <w:rFonts w:hint="eastAsia"/>
                <w:highlight w:val="lightGray"/>
                <w:lang w:eastAsia="ko-KR"/>
              </w:rPr>
              <w:t>≤</w:t>
            </w:r>
            <w:r w:rsidRPr="00E57328">
              <w:rPr>
                <w:highlight w:val="lightGray"/>
                <w:lang w:eastAsia="ko-KR"/>
              </w:rPr>
              <w:t>RSRP&lt;-146</w:t>
            </w:r>
          </w:p>
        </w:tc>
        <w:tc>
          <w:tcPr>
            <w:tcW w:w="2268" w:type="dxa"/>
          </w:tcPr>
          <w:p w14:paraId="5F80F20E"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70D2ED42"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5344A0D8" w14:textId="77777777" w:rsidTr="00BC7348">
        <w:trPr>
          <w:trHeight w:val="300"/>
          <w:jc w:val="center"/>
        </w:trPr>
        <w:tc>
          <w:tcPr>
            <w:tcW w:w="1640" w:type="dxa"/>
            <w:shd w:val="clear" w:color="auto" w:fill="auto"/>
            <w:noWrap/>
            <w:hideMark/>
          </w:tcPr>
          <w:p w14:paraId="7648281E" w14:textId="77777777" w:rsidR="003B3C20" w:rsidRPr="00E57328" w:rsidRDefault="003B3C20" w:rsidP="00BC7348">
            <w:pPr>
              <w:pStyle w:val="TAL"/>
              <w:rPr>
                <w:highlight w:val="lightGray"/>
                <w:lang w:eastAsia="ko-KR"/>
              </w:rPr>
            </w:pPr>
            <w:r w:rsidRPr="00E57328">
              <w:rPr>
                <w:highlight w:val="lightGray"/>
                <w:lang w:eastAsia="ko-KR"/>
              </w:rPr>
              <w:t>RSRP_11</w:t>
            </w:r>
          </w:p>
        </w:tc>
        <w:tc>
          <w:tcPr>
            <w:tcW w:w="2154" w:type="dxa"/>
            <w:shd w:val="clear" w:color="auto" w:fill="auto"/>
            <w:noWrap/>
            <w:hideMark/>
          </w:tcPr>
          <w:p w14:paraId="4938006F" w14:textId="77777777" w:rsidR="003B3C20" w:rsidRPr="00E57328" w:rsidRDefault="003B3C20" w:rsidP="00BC7348">
            <w:pPr>
              <w:pStyle w:val="TAL"/>
              <w:rPr>
                <w:highlight w:val="lightGray"/>
                <w:lang w:eastAsia="ko-KR"/>
              </w:rPr>
            </w:pPr>
            <w:r w:rsidRPr="00E57328">
              <w:rPr>
                <w:highlight w:val="lightGray"/>
                <w:lang w:eastAsia="ko-KR"/>
              </w:rPr>
              <w:t>-146</w:t>
            </w:r>
            <w:r w:rsidRPr="00E57328">
              <w:rPr>
                <w:rFonts w:hint="eastAsia"/>
                <w:highlight w:val="lightGray"/>
                <w:lang w:eastAsia="ko-KR"/>
              </w:rPr>
              <w:t>≤</w:t>
            </w:r>
            <w:r w:rsidRPr="00E57328">
              <w:rPr>
                <w:highlight w:val="lightGray"/>
                <w:lang w:eastAsia="ko-KR"/>
              </w:rPr>
              <w:t>RSRP&lt;-145</w:t>
            </w:r>
          </w:p>
        </w:tc>
        <w:tc>
          <w:tcPr>
            <w:tcW w:w="2268" w:type="dxa"/>
          </w:tcPr>
          <w:p w14:paraId="04756DC8"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280141C3"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7C22A19D" w14:textId="77777777" w:rsidTr="00BC7348">
        <w:trPr>
          <w:trHeight w:val="300"/>
          <w:jc w:val="center"/>
        </w:trPr>
        <w:tc>
          <w:tcPr>
            <w:tcW w:w="1640" w:type="dxa"/>
            <w:shd w:val="clear" w:color="auto" w:fill="auto"/>
            <w:noWrap/>
            <w:hideMark/>
          </w:tcPr>
          <w:p w14:paraId="0ADB517E" w14:textId="77777777" w:rsidR="003B3C20" w:rsidRPr="00E57328" w:rsidRDefault="003B3C20" w:rsidP="00BC7348">
            <w:pPr>
              <w:pStyle w:val="TAL"/>
              <w:rPr>
                <w:highlight w:val="lightGray"/>
                <w:lang w:eastAsia="ko-KR"/>
              </w:rPr>
            </w:pPr>
            <w:r w:rsidRPr="00E57328">
              <w:rPr>
                <w:highlight w:val="lightGray"/>
                <w:lang w:eastAsia="ko-KR"/>
              </w:rPr>
              <w:t>RSRP_12</w:t>
            </w:r>
          </w:p>
        </w:tc>
        <w:tc>
          <w:tcPr>
            <w:tcW w:w="2154" w:type="dxa"/>
            <w:shd w:val="clear" w:color="auto" w:fill="auto"/>
            <w:noWrap/>
            <w:hideMark/>
          </w:tcPr>
          <w:p w14:paraId="1AD20C24" w14:textId="77777777" w:rsidR="003B3C20" w:rsidRPr="00E57328" w:rsidRDefault="003B3C20" w:rsidP="00BC7348">
            <w:pPr>
              <w:pStyle w:val="TAL"/>
              <w:rPr>
                <w:highlight w:val="lightGray"/>
                <w:lang w:eastAsia="ko-KR"/>
              </w:rPr>
            </w:pPr>
            <w:r w:rsidRPr="00E57328">
              <w:rPr>
                <w:highlight w:val="lightGray"/>
                <w:lang w:eastAsia="ko-KR"/>
              </w:rPr>
              <w:t>-145</w:t>
            </w:r>
            <w:r w:rsidRPr="00E57328">
              <w:rPr>
                <w:rFonts w:hint="eastAsia"/>
                <w:highlight w:val="lightGray"/>
                <w:lang w:eastAsia="ko-KR"/>
              </w:rPr>
              <w:t>≤</w:t>
            </w:r>
            <w:r w:rsidRPr="00E57328">
              <w:rPr>
                <w:highlight w:val="lightGray"/>
                <w:lang w:eastAsia="ko-KR"/>
              </w:rPr>
              <w:t>RSRP&lt;-144</w:t>
            </w:r>
          </w:p>
        </w:tc>
        <w:tc>
          <w:tcPr>
            <w:tcW w:w="2268" w:type="dxa"/>
          </w:tcPr>
          <w:p w14:paraId="072891DB"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3A702AB1"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1976FC31" w14:textId="77777777" w:rsidTr="00BC7348">
        <w:trPr>
          <w:trHeight w:val="300"/>
          <w:jc w:val="center"/>
        </w:trPr>
        <w:tc>
          <w:tcPr>
            <w:tcW w:w="1640" w:type="dxa"/>
            <w:shd w:val="clear" w:color="auto" w:fill="auto"/>
            <w:noWrap/>
            <w:hideMark/>
          </w:tcPr>
          <w:p w14:paraId="579EF1A7" w14:textId="77777777" w:rsidR="003B3C20" w:rsidRPr="00E57328" w:rsidRDefault="003B3C20" w:rsidP="00BC7348">
            <w:pPr>
              <w:pStyle w:val="TAL"/>
              <w:rPr>
                <w:highlight w:val="lightGray"/>
                <w:lang w:eastAsia="ko-KR"/>
              </w:rPr>
            </w:pPr>
            <w:r w:rsidRPr="00E57328">
              <w:rPr>
                <w:highlight w:val="lightGray"/>
                <w:lang w:eastAsia="ko-KR"/>
              </w:rPr>
              <w:t>RSRP_13</w:t>
            </w:r>
          </w:p>
        </w:tc>
        <w:tc>
          <w:tcPr>
            <w:tcW w:w="2154" w:type="dxa"/>
            <w:shd w:val="clear" w:color="auto" w:fill="auto"/>
            <w:noWrap/>
            <w:hideMark/>
          </w:tcPr>
          <w:p w14:paraId="07A989FC" w14:textId="77777777" w:rsidR="003B3C20" w:rsidRPr="00E57328" w:rsidRDefault="003B3C20" w:rsidP="00BC7348">
            <w:pPr>
              <w:pStyle w:val="TAL"/>
              <w:rPr>
                <w:highlight w:val="lightGray"/>
                <w:lang w:eastAsia="ko-KR"/>
              </w:rPr>
            </w:pPr>
            <w:r w:rsidRPr="00E57328">
              <w:rPr>
                <w:highlight w:val="lightGray"/>
                <w:lang w:eastAsia="ko-KR"/>
              </w:rPr>
              <w:t>-144</w:t>
            </w:r>
            <w:r w:rsidRPr="00E57328">
              <w:rPr>
                <w:rFonts w:hint="eastAsia"/>
                <w:highlight w:val="lightGray"/>
                <w:lang w:eastAsia="ko-KR"/>
              </w:rPr>
              <w:t>≤</w:t>
            </w:r>
            <w:r w:rsidRPr="00E57328">
              <w:rPr>
                <w:highlight w:val="lightGray"/>
                <w:lang w:eastAsia="ko-KR"/>
              </w:rPr>
              <w:t>RSRP&lt;-143</w:t>
            </w:r>
          </w:p>
        </w:tc>
        <w:tc>
          <w:tcPr>
            <w:tcW w:w="2268" w:type="dxa"/>
          </w:tcPr>
          <w:p w14:paraId="0E1F34C2"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5E37B065"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2E156E5C" w14:textId="77777777" w:rsidTr="00BC7348">
        <w:trPr>
          <w:trHeight w:val="300"/>
          <w:jc w:val="center"/>
        </w:trPr>
        <w:tc>
          <w:tcPr>
            <w:tcW w:w="1640" w:type="dxa"/>
            <w:shd w:val="clear" w:color="auto" w:fill="auto"/>
            <w:noWrap/>
            <w:hideMark/>
          </w:tcPr>
          <w:p w14:paraId="04B5B40E" w14:textId="77777777" w:rsidR="003B3C20" w:rsidRPr="00E57328" w:rsidRDefault="003B3C20" w:rsidP="00BC7348">
            <w:pPr>
              <w:pStyle w:val="TAL"/>
              <w:rPr>
                <w:highlight w:val="lightGray"/>
                <w:lang w:eastAsia="ko-KR"/>
              </w:rPr>
            </w:pPr>
            <w:r w:rsidRPr="00E57328">
              <w:rPr>
                <w:highlight w:val="lightGray"/>
                <w:lang w:eastAsia="ko-KR"/>
              </w:rPr>
              <w:t>RSRP_14</w:t>
            </w:r>
          </w:p>
        </w:tc>
        <w:tc>
          <w:tcPr>
            <w:tcW w:w="2154" w:type="dxa"/>
            <w:shd w:val="clear" w:color="auto" w:fill="auto"/>
            <w:noWrap/>
            <w:hideMark/>
          </w:tcPr>
          <w:p w14:paraId="49C91ECE" w14:textId="77777777" w:rsidR="003B3C20" w:rsidRPr="00E57328" w:rsidRDefault="003B3C20" w:rsidP="00BC7348">
            <w:pPr>
              <w:pStyle w:val="TAL"/>
              <w:rPr>
                <w:highlight w:val="lightGray"/>
                <w:lang w:eastAsia="ko-KR"/>
              </w:rPr>
            </w:pPr>
            <w:r w:rsidRPr="00E57328">
              <w:rPr>
                <w:highlight w:val="lightGray"/>
                <w:lang w:eastAsia="ko-KR"/>
              </w:rPr>
              <w:t>-143</w:t>
            </w:r>
            <w:r w:rsidRPr="00E57328">
              <w:rPr>
                <w:rFonts w:hint="eastAsia"/>
                <w:highlight w:val="lightGray"/>
                <w:lang w:eastAsia="ko-KR"/>
              </w:rPr>
              <w:t>≤</w:t>
            </w:r>
            <w:r w:rsidRPr="00E57328">
              <w:rPr>
                <w:highlight w:val="lightGray"/>
                <w:lang w:eastAsia="ko-KR"/>
              </w:rPr>
              <w:t>RSRP&lt;-142</w:t>
            </w:r>
          </w:p>
        </w:tc>
        <w:tc>
          <w:tcPr>
            <w:tcW w:w="2268" w:type="dxa"/>
          </w:tcPr>
          <w:p w14:paraId="43AF94A2"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41E5F5D9"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5A9B10E6" w14:textId="77777777" w:rsidTr="00BC7348">
        <w:trPr>
          <w:trHeight w:val="300"/>
          <w:jc w:val="center"/>
        </w:trPr>
        <w:tc>
          <w:tcPr>
            <w:tcW w:w="1640" w:type="dxa"/>
            <w:shd w:val="clear" w:color="auto" w:fill="auto"/>
            <w:noWrap/>
            <w:hideMark/>
          </w:tcPr>
          <w:p w14:paraId="073781D0" w14:textId="77777777" w:rsidR="003B3C20" w:rsidRPr="00E57328" w:rsidRDefault="003B3C20" w:rsidP="00BC7348">
            <w:pPr>
              <w:pStyle w:val="TAL"/>
              <w:rPr>
                <w:highlight w:val="lightGray"/>
                <w:lang w:eastAsia="ko-KR"/>
              </w:rPr>
            </w:pPr>
            <w:r w:rsidRPr="00E57328">
              <w:rPr>
                <w:highlight w:val="lightGray"/>
                <w:lang w:eastAsia="ko-KR"/>
              </w:rPr>
              <w:t>RSRP_15</w:t>
            </w:r>
          </w:p>
        </w:tc>
        <w:tc>
          <w:tcPr>
            <w:tcW w:w="2154" w:type="dxa"/>
            <w:shd w:val="clear" w:color="auto" w:fill="auto"/>
            <w:noWrap/>
            <w:hideMark/>
          </w:tcPr>
          <w:p w14:paraId="777BB97D" w14:textId="77777777" w:rsidR="003B3C20" w:rsidRPr="00E57328" w:rsidRDefault="003B3C20" w:rsidP="00BC7348">
            <w:pPr>
              <w:pStyle w:val="TAL"/>
              <w:rPr>
                <w:highlight w:val="lightGray"/>
                <w:lang w:eastAsia="ko-KR"/>
              </w:rPr>
            </w:pPr>
            <w:r w:rsidRPr="00E57328">
              <w:rPr>
                <w:highlight w:val="lightGray"/>
                <w:lang w:eastAsia="ko-KR"/>
              </w:rPr>
              <w:t>-142</w:t>
            </w:r>
            <w:r w:rsidRPr="00E57328">
              <w:rPr>
                <w:rFonts w:hint="eastAsia"/>
                <w:highlight w:val="lightGray"/>
                <w:lang w:eastAsia="ko-KR"/>
              </w:rPr>
              <w:t>≤</w:t>
            </w:r>
            <w:r w:rsidRPr="00E57328">
              <w:rPr>
                <w:highlight w:val="lightGray"/>
                <w:lang w:eastAsia="ko-KR"/>
              </w:rPr>
              <w:t>RSRP&lt;-141</w:t>
            </w:r>
          </w:p>
        </w:tc>
        <w:tc>
          <w:tcPr>
            <w:tcW w:w="2268" w:type="dxa"/>
          </w:tcPr>
          <w:p w14:paraId="6087E1B3"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57EA8271"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52A7F196" w14:textId="77777777" w:rsidTr="00BC7348">
        <w:trPr>
          <w:trHeight w:val="300"/>
          <w:jc w:val="center"/>
        </w:trPr>
        <w:tc>
          <w:tcPr>
            <w:tcW w:w="1640" w:type="dxa"/>
            <w:shd w:val="clear" w:color="auto" w:fill="auto"/>
            <w:noWrap/>
            <w:hideMark/>
          </w:tcPr>
          <w:p w14:paraId="09E43E52" w14:textId="77777777" w:rsidR="003B3C20" w:rsidRPr="00E57328" w:rsidRDefault="003B3C20" w:rsidP="00BC7348">
            <w:pPr>
              <w:pStyle w:val="TAL"/>
              <w:rPr>
                <w:highlight w:val="lightGray"/>
                <w:lang w:eastAsia="ko-KR"/>
              </w:rPr>
            </w:pPr>
            <w:r w:rsidRPr="00E57328">
              <w:rPr>
                <w:highlight w:val="lightGray"/>
                <w:lang w:eastAsia="ko-KR"/>
              </w:rPr>
              <w:t>RSRP_16</w:t>
            </w:r>
          </w:p>
        </w:tc>
        <w:tc>
          <w:tcPr>
            <w:tcW w:w="2154" w:type="dxa"/>
            <w:shd w:val="clear" w:color="auto" w:fill="auto"/>
            <w:noWrap/>
            <w:hideMark/>
          </w:tcPr>
          <w:p w14:paraId="14377F72" w14:textId="77777777" w:rsidR="003B3C20" w:rsidRPr="00E57328" w:rsidRDefault="003B3C20" w:rsidP="00BC7348">
            <w:pPr>
              <w:pStyle w:val="TAL"/>
              <w:rPr>
                <w:highlight w:val="lightGray"/>
                <w:lang w:eastAsia="ko-KR"/>
              </w:rPr>
            </w:pPr>
            <w:r w:rsidRPr="00E57328">
              <w:rPr>
                <w:highlight w:val="lightGray"/>
                <w:lang w:eastAsia="ko-KR"/>
              </w:rPr>
              <w:t>-141</w:t>
            </w:r>
            <w:r w:rsidRPr="00E57328">
              <w:rPr>
                <w:rFonts w:hint="eastAsia"/>
                <w:highlight w:val="lightGray"/>
                <w:lang w:eastAsia="ko-KR"/>
              </w:rPr>
              <w:t>≤</w:t>
            </w:r>
            <w:r w:rsidRPr="00E57328">
              <w:rPr>
                <w:highlight w:val="lightGray"/>
                <w:lang w:eastAsia="ko-KR"/>
              </w:rPr>
              <w:t>RSRP&lt;-140</w:t>
            </w:r>
          </w:p>
        </w:tc>
        <w:tc>
          <w:tcPr>
            <w:tcW w:w="2268" w:type="dxa"/>
          </w:tcPr>
          <w:p w14:paraId="3020FFF9" w14:textId="77777777" w:rsidR="003B3C20" w:rsidRPr="00E57328" w:rsidRDefault="003B3C20" w:rsidP="00BC7348">
            <w:pPr>
              <w:pStyle w:val="TAL"/>
              <w:rPr>
                <w:highlight w:val="lightGray"/>
                <w:lang w:eastAsia="ko-KR"/>
              </w:rPr>
            </w:pPr>
            <w:r w:rsidRPr="00E57328">
              <w:rPr>
                <w:highlight w:val="lightGray"/>
                <w:lang w:eastAsia="ko-KR"/>
              </w:rPr>
              <w:t>RSRP&lt;-140</w:t>
            </w:r>
          </w:p>
        </w:tc>
        <w:tc>
          <w:tcPr>
            <w:tcW w:w="710" w:type="dxa"/>
            <w:shd w:val="clear" w:color="auto" w:fill="auto"/>
            <w:noWrap/>
            <w:hideMark/>
          </w:tcPr>
          <w:p w14:paraId="7D08B8D6"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0678C1E0" w14:textId="77777777" w:rsidTr="00BC7348">
        <w:trPr>
          <w:trHeight w:val="300"/>
          <w:jc w:val="center"/>
        </w:trPr>
        <w:tc>
          <w:tcPr>
            <w:tcW w:w="1640" w:type="dxa"/>
            <w:shd w:val="clear" w:color="auto" w:fill="auto"/>
            <w:noWrap/>
          </w:tcPr>
          <w:p w14:paraId="0FEBED79" w14:textId="77777777" w:rsidR="003B3C20" w:rsidRPr="00E57328" w:rsidRDefault="003B3C20" w:rsidP="00BC7348">
            <w:pPr>
              <w:pStyle w:val="TAL"/>
              <w:rPr>
                <w:highlight w:val="lightGray"/>
                <w:lang w:eastAsia="ko-KR"/>
              </w:rPr>
            </w:pPr>
            <w:r w:rsidRPr="00E57328">
              <w:rPr>
                <w:highlight w:val="lightGray"/>
                <w:lang w:eastAsia="ko-KR"/>
              </w:rPr>
              <w:t>RSRP_17</w:t>
            </w:r>
          </w:p>
        </w:tc>
        <w:tc>
          <w:tcPr>
            <w:tcW w:w="2154" w:type="dxa"/>
            <w:shd w:val="clear" w:color="auto" w:fill="auto"/>
            <w:noWrap/>
          </w:tcPr>
          <w:p w14:paraId="6901F699" w14:textId="77777777" w:rsidR="003B3C20" w:rsidRPr="00E57328" w:rsidRDefault="003B3C20" w:rsidP="00BC7348">
            <w:pPr>
              <w:pStyle w:val="TAL"/>
              <w:rPr>
                <w:highlight w:val="lightGray"/>
                <w:lang w:eastAsia="ko-KR"/>
              </w:rPr>
            </w:pPr>
            <w:r w:rsidRPr="00E57328">
              <w:rPr>
                <w:highlight w:val="lightGray"/>
                <w:lang w:eastAsia="ko-KR"/>
              </w:rPr>
              <w:t>-140</w:t>
            </w:r>
            <w:r w:rsidRPr="00E57328">
              <w:rPr>
                <w:rFonts w:hint="eastAsia"/>
                <w:highlight w:val="lightGray"/>
                <w:lang w:eastAsia="ko-KR"/>
              </w:rPr>
              <w:t>≤</w:t>
            </w:r>
            <w:r w:rsidRPr="00E57328">
              <w:rPr>
                <w:highlight w:val="lightGray"/>
                <w:lang w:eastAsia="ko-KR"/>
              </w:rPr>
              <w:t>RSRP&lt;-139</w:t>
            </w:r>
          </w:p>
        </w:tc>
        <w:tc>
          <w:tcPr>
            <w:tcW w:w="2268" w:type="dxa"/>
          </w:tcPr>
          <w:p w14:paraId="0B5E3BE7" w14:textId="77777777" w:rsidR="003B3C20" w:rsidRPr="00E57328" w:rsidRDefault="003B3C20" w:rsidP="00BC7348">
            <w:pPr>
              <w:pStyle w:val="TAL"/>
              <w:rPr>
                <w:highlight w:val="lightGray"/>
                <w:lang w:eastAsia="ko-KR"/>
              </w:rPr>
            </w:pPr>
            <w:r w:rsidRPr="00E57328">
              <w:rPr>
                <w:highlight w:val="lightGray"/>
                <w:lang w:eastAsia="ko-KR"/>
              </w:rPr>
              <w:t>-140</w:t>
            </w:r>
            <w:r w:rsidRPr="00E57328">
              <w:rPr>
                <w:rFonts w:hint="eastAsia"/>
                <w:highlight w:val="lightGray"/>
                <w:lang w:eastAsia="ko-KR"/>
              </w:rPr>
              <w:t>≤</w:t>
            </w:r>
            <w:r w:rsidRPr="00E57328">
              <w:rPr>
                <w:highlight w:val="lightGray"/>
                <w:lang w:eastAsia="ko-KR"/>
              </w:rPr>
              <w:t>RSRP&lt;-139</w:t>
            </w:r>
          </w:p>
        </w:tc>
        <w:tc>
          <w:tcPr>
            <w:tcW w:w="710" w:type="dxa"/>
            <w:shd w:val="clear" w:color="auto" w:fill="auto"/>
            <w:noWrap/>
          </w:tcPr>
          <w:p w14:paraId="392CCB1C"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4E943832" w14:textId="77777777" w:rsidTr="00BC7348">
        <w:trPr>
          <w:trHeight w:val="300"/>
          <w:jc w:val="center"/>
        </w:trPr>
        <w:tc>
          <w:tcPr>
            <w:tcW w:w="1640" w:type="dxa"/>
            <w:shd w:val="clear" w:color="auto" w:fill="auto"/>
            <w:noWrap/>
          </w:tcPr>
          <w:p w14:paraId="61B2538A" w14:textId="77777777" w:rsidR="003B3C20" w:rsidRPr="00E57328" w:rsidRDefault="003B3C20" w:rsidP="00BC7348">
            <w:pPr>
              <w:pStyle w:val="TAL"/>
              <w:rPr>
                <w:highlight w:val="lightGray"/>
                <w:lang w:eastAsia="ko-KR"/>
              </w:rPr>
            </w:pPr>
            <w:r w:rsidRPr="00E57328">
              <w:rPr>
                <w:highlight w:val="lightGray"/>
                <w:lang w:eastAsia="ko-KR"/>
              </w:rPr>
              <w:t>RSRP_18</w:t>
            </w:r>
          </w:p>
        </w:tc>
        <w:tc>
          <w:tcPr>
            <w:tcW w:w="2154" w:type="dxa"/>
            <w:shd w:val="clear" w:color="auto" w:fill="auto"/>
            <w:noWrap/>
          </w:tcPr>
          <w:p w14:paraId="113BB292" w14:textId="77777777" w:rsidR="003B3C20" w:rsidRPr="00E57328" w:rsidRDefault="003B3C20" w:rsidP="00BC7348">
            <w:pPr>
              <w:pStyle w:val="TAL"/>
              <w:rPr>
                <w:highlight w:val="lightGray"/>
                <w:lang w:eastAsia="ko-KR"/>
              </w:rPr>
            </w:pPr>
            <w:r w:rsidRPr="00E57328">
              <w:rPr>
                <w:highlight w:val="lightGray"/>
                <w:lang w:eastAsia="ko-KR"/>
              </w:rPr>
              <w:t>-139</w:t>
            </w:r>
            <w:r w:rsidRPr="00E57328">
              <w:rPr>
                <w:rFonts w:hint="eastAsia"/>
                <w:highlight w:val="lightGray"/>
                <w:lang w:eastAsia="ko-KR"/>
              </w:rPr>
              <w:t>≤</w:t>
            </w:r>
            <w:r w:rsidRPr="00E57328">
              <w:rPr>
                <w:highlight w:val="lightGray"/>
                <w:lang w:eastAsia="ko-KR"/>
              </w:rPr>
              <w:t>RSRP&lt;-138</w:t>
            </w:r>
          </w:p>
        </w:tc>
        <w:tc>
          <w:tcPr>
            <w:tcW w:w="2268" w:type="dxa"/>
          </w:tcPr>
          <w:p w14:paraId="3A3E51EC" w14:textId="77777777" w:rsidR="003B3C20" w:rsidRPr="00E57328" w:rsidRDefault="003B3C20" w:rsidP="00BC7348">
            <w:pPr>
              <w:pStyle w:val="TAL"/>
              <w:rPr>
                <w:highlight w:val="lightGray"/>
                <w:lang w:eastAsia="ko-KR"/>
              </w:rPr>
            </w:pPr>
            <w:r w:rsidRPr="00E57328">
              <w:rPr>
                <w:highlight w:val="lightGray"/>
                <w:lang w:eastAsia="ko-KR"/>
              </w:rPr>
              <w:t>-139</w:t>
            </w:r>
            <w:r w:rsidRPr="00E57328">
              <w:rPr>
                <w:rFonts w:hint="eastAsia"/>
                <w:highlight w:val="lightGray"/>
                <w:lang w:eastAsia="ko-KR"/>
              </w:rPr>
              <w:t>≤</w:t>
            </w:r>
            <w:r w:rsidRPr="00E57328">
              <w:rPr>
                <w:highlight w:val="lightGray"/>
              </w:rPr>
              <w:t xml:space="preserve"> </w:t>
            </w:r>
            <w:r w:rsidRPr="00E57328">
              <w:rPr>
                <w:highlight w:val="lightGray"/>
                <w:lang w:eastAsia="ko-KR"/>
              </w:rPr>
              <w:t>RSRP&lt;-138</w:t>
            </w:r>
          </w:p>
        </w:tc>
        <w:tc>
          <w:tcPr>
            <w:tcW w:w="710" w:type="dxa"/>
            <w:shd w:val="clear" w:color="auto" w:fill="auto"/>
            <w:noWrap/>
          </w:tcPr>
          <w:p w14:paraId="03D99E22"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2D31FD52" w14:textId="77777777" w:rsidTr="00BC7348">
        <w:trPr>
          <w:trHeight w:val="300"/>
          <w:jc w:val="center"/>
        </w:trPr>
        <w:tc>
          <w:tcPr>
            <w:tcW w:w="1640" w:type="dxa"/>
            <w:shd w:val="clear" w:color="auto" w:fill="auto"/>
            <w:noWrap/>
          </w:tcPr>
          <w:p w14:paraId="273CB8B2" w14:textId="77777777" w:rsidR="003B3C20" w:rsidRPr="00E57328" w:rsidRDefault="003B3C20" w:rsidP="00BC7348">
            <w:pPr>
              <w:pStyle w:val="TAL"/>
              <w:rPr>
                <w:highlight w:val="lightGray"/>
                <w:lang w:eastAsia="ko-KR"/>
              </w:rPr>
            </w:pPr>
            <w:r w:rsidRPr="00E57328">
              <w:rPr>
                <w:highlight w:val="lightGray"/>
                <w:lang w:eastAsia="ko-KR"/>
              </w:rPr>
              <w:t>…</w:t>
            </w:r>
          </w:p>
        </w:tc>
        <w:tc>
          <w:tcPr>
            <w:tcW w:w="2154" w:type="dxa"/>
            <w:shd w:val="clear" w:color="auto" w:fill="auto"/>
            <w:noWrap/>
          </w:tcPr>
          <w:p w14:paraId="5F865908" w14:textId="77777777" w:rsidR="003B3C20" w:rsidRPr="00E57328" w:rsidRDefault="003B3C20" w:rsidP="00BC7348">
            <w:pPr>
              <w:pStyle w:val="TAL"/>
              <w:rPr>
                <w:highlight w:val="lightGray"/>
                <w:lang w:eastAsia="ko-KR"/>
              </w:rPr>
            </w:pPr>
            <w:r w:rsidRPr="00E57328">
              <w:rPr>
                <w:highlight w:val="lightGray"/>
                <w:lang w:eastAsia="ko-KR"/>
              </w:rPr>
              <w:t>…</w:t>
            </w:r>
          </w:p>
        </w:tc>
        <w:tc>
          <w:tcPr>
            <w:tcW w:w="2268" w:type="dxa"/>
          </w:tcPr>
          <w:p w14:paraId="401275FA" w14:textId="77777777" w:rsidR="003B3C20" w:rsidRPr="00E57328" w:rsidRDefault="003B3C20" w:rsidP="00BC7348">
            <w:pPr>
              <w:pStyle w:val="TAL"/>
              <w:rPr>
                <w:highlight w:val="lightGray"/>
                <w:lang w:eastAsia="ko-KR"/>
              </w:rPr>
            </w:pPr>
          </w:p>
        </w:tc>
        <w:tc>
          <w:tcPr>
            <w:tcW w:w="710" w:type="dxa"/>
            <w:shd w:val="clear" w:color="auto" w:fill="auto"/>
            <w:noWrap/>
          </w:tcPr>
          <w:p w14:paraId="1F44CB25" w14:textId="77777777" w:rsidR="003B3C20" w:rsidRPr="00E57328" w:rsidRDefault="003B3C20" w:rsidP="00BC7348">
            <w:pPr>
              <w:pStyle w:val="TAL"/>
              <w:rPr>
                <w:highlight w:val="lightGray"/>
                <w:lang w:eastAsia="ko-KR"/>
              </w:rPr>
            </w:pPr>
            <w:r w:rsidRPr="00E57328">
              <w:rPr>
                <w:highlight w:val="lightGray"/>
                <w:lang w:eastAsia="ko-KR"/>
              </w:rPr>
              <w:t>…</w:t>
            </w:r>
          </w:p>
        </w:tc>
      </w:tr>
      <w:tr w:rsidR="003B3C20" w:rsidRPr="002D3FDB" w14:paraId="56EAEE34" w14:textId="77777777" w:rsidTr="00BC7348">
        <w:trPr>
          <w:trHeight w:val="300"/>
          <w:jc w:val="center"/>
        </w:trPr>
        <w:tc>
          <w:tcPr>
            <w:tcW w:w="1640" w:type="dxa"/>
            <w:shd w:val="clear" w:color="auto" w:fill="auto"/>
            <w:noWrap/>
          </w:tcPr>
          <w:p w14:paraId="71CFF313" w14:textId="77777777" w:rsidR="003B3C20" w:rsidRPr="00E57328" w:rsidRDefault="003B3C20" w:rsidP="00BC7348">
            <w:pPr>
              <w:pStyle w:val="TAL"/>
              <w:rPr>
                <w:highlight w:val="lightGray"/>
                <w:lang w:eastAsia="ko-KR"/>
              </w:rPr>
            </w:pPr>
            <w:r w:rsidRPr="00E57328">
              <w:rPr>
                <w:highlight w:val="lightGray"/>
                <w:lang w:eastAsia="ko-KR"/>
              </w:rPr>
              <w:t>RSRP_111</w:t>
            </w:r>
          </w:p>
        </w:tc>
        <w:tc>
          <w:tcPr>
            <w:tcW w:w="2154" w:type="dxa"/>
            <w:shd w:val="clear" w:color="auto" w:fill="auto"/>
            <w:noWrap/>
          </w:tcPr>
          <w:p w14:paraId="51AD1A42" w14:textId="77777777" w:rsidR="003B3C20" w:rsidRPr="00E57328" w:rsidRDefault="003B3C20" w:rsidP="00BC7348">
            <w:pPr>
              <w:pStyle w:val="TAL"/>
              <w:rPr>
                <w:highlight w:val="lightGray"/>
                <w:lang w:eastAsia="ko-KR"/>
              </w:rPr>
            </w:pPr>
            <w:r w:rsidRPr="00E57328">
              <w:rPr>
                <w:highlight w:val="lightGray"/>
                <w:lang w:eastAsia="ko-KR"/>
              </w:rPr>
              <w:t>-46</w:t>
            </w:r>
            <w:r w:rsidRPr="00E57328">
              <w:rPr>
                <w:rFonts w:hint="eastAsia"/>
                <w:highlight w:val="lightGray"/>
                <w:lang w:eastAsia="ko-KR"/>
              </w:rPr>
              <w:t>≤</w:t>
            </w:r>
            <w:r w:rsidRPr="00E57328">
              <w:rPr>
                <w:highlight w:val="lightGray"/>
                <w:lang w:eastAsia="ko-KR"/>
              </w:rPr>
              <w:t>RSRP&lt;-45</w:t>
            </w:r>
          </w:p>
        </w:tc>
        <w:tc>
          <w:tcPr>
            <w:tcW w:w="2268" w:type="dxa"/>
          </w:tcPr>
          <w:p w14:paraId="78D547A4" w14:textId="77777777" w:rsidR="003B3C20" w:rsidRPr="00E57328" w:rsidRDefault="003B3C20" w:rsidP="00BC7348">
            <w:pPr>
              <w:pStyle w:val="TAL"/>
              <w:rPr>
                <w:highlight w:val="lightGray"/>
                <w:lang w:eastAsia="ko-KR"/>
              </w:rPr>
            </w:pPr>
            <w:r w:rsidRPr="00E57328">
              <w:rPr>
                <w:highlight w:val="lightGray"/>
                <w:lang w:eastAsia="ko-KR"/>
              </w:rPr>
              <w:t>-46</w:t>
            </w:r>
            <w:r w:rsidRPr="00E57328">
              <w:rPr>
                <w:rFonts w:hint="eastAsia"/>
                <w:highlight w:val="lightGray"/>
                <w:lang w:eastAsia="ko-KR"/>
              </w:rPr>
              <w:t>≤</w:t>
            </w:r>
            <w:r w:rsidRPr="00E57328">
              <w:rPr>
                <w:highlight w:val="lightGray"/>
              </w:rPr>
              <w:t xml:space="preserve"> </w:t>
            </w:r>
            <w:r w:rsidRPr="00E57328">
              <w:rPr>
                <w:highlight w:val="lightGray"/>
                <w:lang w:eastAsia="ko-KR"/>
              </w:rPr>
              <w:t>RSRP&lt;-45</w:t>
            </w:r>
          </w:p>
        </w:tc>
        <w:tc>
          <w:tcPr>
            <w:tcW w:w="710" w:type="dxa"/>
            <w:shd w:val="clear" w:color="auto" w:fill="auto"/>
            <w:noWrap/>
          </w:tcPr>
          <w:p w14:paraId="292A4D79"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2C276619" w14:textId="77777777" w:rsidTr="00BC7348">
        <w:trPr>
          <w:trHeight w:val="300"/>
          <w:jc w:val="center"/>
        </w:trPr>
        <w:tc>
          <w:tcPr>
            <w:tcW w:w="1640" w:type="dxa"/>
            <w:shd w:val="clear" w:color="auto" w:fill="auto"/>
            <w:noWrap/>
          </w:tcPr>
          <w:p w14:paraId="0DC1132A" w14:textId="77777777" w:rsidR="003B3C20" w:rsidRPr="00E57328" w:rsidRDefault="003B3C20" w:rsidP="00BC7348">
            <w:pPr>
              <w:pStyle w:val="TAL"/>
              <w:rPr>
                <w:highlight w:val="lightGray"/>
                <w:lang w:eastAsia="ko-KR"/>
              </w:rPr>
            </w:pPr>
            <w:r w:rsidRPr="00E57328">
              <w:rPr>
                <w:highlight w:val="lightGray"/>
                <w:lang w:eastAsia="ko-KR"/>
              </w:rPr>
              <w:t>RSRP_112</w:t>
            </w:r>
          </w:p>
        </w:tc>
        <w:tc>
          <w:tcPr>
            <w:tcW w:w="2154" w:type="dxa"/>
            <w:shd w:val="clear" w:color="auto" w:fill="auto"/>
            <w:noWrap/>
          </w:tcPr>
          <w:p w14:paraId="4308F6AB" w14:textId="77777777" w:rsidR="003B3C20" w:rsidRPr="00E57328" w:rsidRDefault="003B3C20" w:rsidP="00BC7348">
            <w:pPr>
              <w:pStyle w:val="TAL"/>
              <w:rPr>
                <w:highlight w:val="lightGray"/>
                <w:lang w:eastAsia="ko-KR"/>
              </w:rPr>
            </w:pPr>
            <w:r w:rsidRPr="00E57328">
              <w:rPr>
                <w:highlight w:val="lightGray"/>
                <w:lang w:eastAsia="ko-KR"/>
              </w:rPr>
              <w:t>-45</w:t>
            </w:r>
            <w:r w:rsidRPr="00E57328">
              <w:rPr>
                <w:rFonts w:hint="eastAsia"/>
                <w:highlight w:val="lightGray"/>
                <w:lang w:eastAsia="ko-KR"/>
              </w:rPr>
              <w:t>≤</w:t>
            </w:r>
            <w:r w:rsidRPr="00E57328">
              <w:rPr>
                <w:highlight w:val="lightGray"/>
                <w:lang w:eastAsia="ko-KR"/>
              </w:rPr>
              <w:t>RSRP&lt;-44</w:t>
            </w:r>
          </w:p>
        </w:tc>
        <w:tc>
          <w:tcPr>
            <w:tcW w:w="2268" w:type="dxa"/>
          </w:tcPr>
          <w:p w14:paraId="49EBD1BE" w14:textId="77777777" w:rsidR="003B3C20" w:rsidRPr="00E57328" w:rsidRDefault="003B3C20" w:rsidP="00BC7348">
            <w:pPr>
              <w:pStyle w:val="TAL"/>
              <w:rPr>
                <w:highlight w:val="lightGray"/>
                <w:lang w:eastAsia="ko-KR"/>
              </w:rPr>
            </w:pPr>
            <w:r w:rsidRPr="00E57328">
              <w:rPr>
                <w:highlight w:val="lightGray"/>
                <w:lang w:eastAsia="ko-KR"/>
              </w:rPr>
              <w:t>-45</w:t>
            </w:r>
            <w:r w:rsidRPr="00E57328">
              <w:rPr>
                <w:rFonts w:hint="eastAsia"/>
                <w:highlight w:val="lightGray"/>
                <w:lang w:eastAsia="ko-KR"/>
              </w:rPr>
              <w:t>≤</w:t>
            </w:r>
            <w:r w:rsidRPr="00E57328">
              <w:rPr>
                <w:highlight w:val="lightGray"/>
              </w:rPr>
              <w:t xml:space="preserve"> RSRP</w:t>
            </w:r>
            <w:r w:rsidRPr="00E57328">
              <w:rPr>
                <w:highlight w:val="lightGray"/>
                <w:lang w:eastAsia="ko-KR"/>
              </w:rPr>
              <w:t>&lt;-44</w:t>
            </w:r>
          </w:p>
        </w:tc>
        <w:tc>
          <w:tcPr>
            <w:tcW w:w="710" w:type="dxa"/>
            <w:shd w:val="clear" w:color="auto" w:fill="auto"/>
            <w:noWrap/>
          </w:tcPr>
          <w:p w14:paraId="76DA34C5"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26A7407D" w14:textId="77777777" w:rsidTr="00BC7348">
        <w:trPr>
          <w:trHeight w:val="300"/>
          <w:jc w:val="center"/>
        </w:trPr>
        <w:tc>
          <w:tcPr>
            <w:tcW w:w="1640" w:type="dxa"/>
            <w:shd w:val="clear" w:color="auto" w:fill="auto"/>
            <w:noWrap/>
          </w:tcPr>
          <w:p w14:paraId="7E84A2B9" w14:textId="77777777" w:rsidR="003B3C20" w:rsidRPr="00E57328" w:rsidRDefault="003B3C20" w:rsidP="00BC7348">
            <w:pPr>
              <w:pStyle w:val="TAL"/>
              <w:rPr>
                <w:highlight w:val="lightGray"/>
                <w:lang w:eastAsia="ko-KR"/>
              </w:rPr>
            </w:pPr>
            <w:r w:rsidRPr="00E57328">
              <w:rPr>
                <w:highlight w:val="lightGray"/>
                <w:lang w:eastAsia="ko-KR"/>
              </w:rPr>
              <w:t>RSRP_113</w:t>
            </w:r>
          </w:p>
        </w:tc>
        <w:tc>
          <w:tcPr>
            <w:tcW w:w="2154" w:type="dxa"/>
            <w:shd w:val="clear" w:color="auto" w:fill="auto"/>
            <w:noWrap/>
          </w:tcPr>
          <w:p w14:paraId="416384A6" w14:textId="77777777" w:rsidR="003B3C20" w:rsidRPr="00E57328" w:rsidRDefault="003B3C20" w:rsidP="00BC7348">
            <w:pPr>
              <w:pStyle w:val="TAL"/>
              <w:rPr>
                <w:highlight w:val="lightGray"/>
                <w:lang w:eastAsia="ko-KR"/>
              </w:rPr>
            </w:pPr>
            <w:r w:rsidRPr="00E57328">
              <w:rPr>
                <w:highlight w:val="lightGray"/>
                <w:lang w:eastAsia="ko-KR"/>
              </w:rPr>
              <w:t>-44</w:t>
            </w:r>
            <w:r w:rsidRPr="00E57328">
              <w:rPr>
                <w:rFonts w:hint="eastAsia"/>
                <w:highlight w:val="lightGray"/>
                <w:lang w:eastAsia="ko-KR"/>
              </w:rPr>
              <w:t>≤</w:t>
            </w:r>
            <w:r w:rsidRPr="00E57328">
              <w:rPr>
                <w:highlight w:val="lightGray"/>
                <w:lang w:eastAsia="ko-KR"/>
              </w:rPr>
              <w:t>RSRP&lt;-43</w:t>
            </w:r>
          </w:p>
        </w:tc>
        <w:tc>
          <w:tcPr>
            <w:tcW w:w="2268" w:type="dxa"/>
          </w:tcPr>
          <w:p w14:paraId="21E4AE72" w14:textId="77777777" w:rsidR="003B3C20" w:rsidRPr="00E57328" w:rsidRDefault="003B3C20" w:rsidP="00BC7348">
            <w:pPr>
              <w:pStyle w:val="TAL"/>
              <w:rPr>
                <w:highlight w:val="lightGray"/>
                <w:lang w:eastAsia="ko-KR"/>
              </w:rPr>
            </w:pPr>
            <w:r w:rsidRPr="00E57328">
              <w:rPr>
                <w:highlight w:val="lightGray"/>
                <w:lang w:eastAsia="ko-KR"/>
              </w:rPr>
              <w:t>-44</w:t>
            </w:r>
            <w:r w:rsidRPr="00E57328">
              <w:rPr>
                <w:rFonts w:hint="eastAsia"/>
                <w:highlight w:val="lightGray"/>
                <w:lang w:eastAsia="ko-KR"/>
              </w:rPr>
              <w:t>≤</w:t>
            </w:r>
            <w:r w:rsidRPr="00E57328">
              <w:rPr>
                <w:highlight w:val="lightGray"/>
              </w:rPr>
              <w:t xml:space="preserve"> RSRP</w:t>
            </w:r>
          </w:p>
        </w:tc>
        <w:tc>
          <w:tcPr>
            <w:tcW w:w="710" w:type="dxa"/>
            <w:shd w:val="clear" w:color="auto" w:fill="auto"/>
            <w:noWrap/>
          </w:tcPr>
          <w:p w14:paraId="5D051298"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4D74FF06" w14:textId="77777777" w:rsidTr="00BC7348">
        <w:trPr>
          <w:trHeight w:val="300"/>
          <w:jc w:val="center"/>
        </w:trPr>
        <w:tc>
          <w:tcPr>
            <w:tcW w:w="1640" w:type="dxa"/>
            <w:shd w:val="clear" w:color="auto" w:fill="auto"/>
            <w:noWrap/>
          </w:tcPr>
          <w:p w14:paraId="7961CB21" w14:textId="77777777" w:rsidR="003B3C20" w:rsidRPr="00E57328" w:rsidRDefault="003B3C20" w:rsidP="00BC7348">
            <w:pPr>
              <w:pStyle w:val="TAL"/>
              <w:rPr>
                <w:highlight w:val="lightGray"/>
                <w:lang w:eastAsia="ko-KR"/>
              </w:rPr>
            </w:pPr>
            <w:r w:rsidRPr="00E57328">
              <w:rPr>
                <w:highlight w:val="lightGray"/>
                <w:lang w:eastAsia="ko-KR"/>
              </w:rPr>
              <w:t>RSRP_114</w:t>
            </w:r>
          </w:p>
        </w:tc>
        <w:tc>
          <w:tcPr>
            <w:tcW w:w="2154" w:type="dxa"/>
            <w:shd w:val="clear" w:color="auto" w:fill="auto"/>
            <w:noWrap/>
          </w:tcPr>
          <w:p w14:paraId="37BABB62" w14:textId="77777777" w:rsidR="003B3C20" w:rsidRPr="00E57328" w:rsidRDefault="003B3C20" w:rsidP="00BC7348">
            <w:pPr>
              <w:pStyle w:val="TAL"/>
              <w:rPr>
                <w:highlight w:val="lightGray"/>
                <w:lang w:eastAsia="ko-KR"/>
              </w:rPr>
            </w:pPr>
            <w:r w:rsidRPr="00E57328">
              <w:rPr>
                <w:highlight w:val="lightGray"/>
                <w:lang w:eastAsia="ko-KR"/>
              </w:rPr>
              <w:t>-43</w:t>
            </w:r>
            <w:r w:rsidRPr="00E57328">
              <w:rPr>
                <w:rFonts w:hint="eastAsia"/>
                <w:highlight w:val="lightGray"/>
                <w:lang w:eastAsia="ko-KR"/>
              </w:rPr>
              <w:t>≤</w:t>
            </w:r>
            <w:r w:rsidRPr="00E57328">
              <w:rPr>
                <w:highlight w:val="lightGray"/>
                <w:lang w:eastAsia="ko-KR"/>
              </w:rPr>
              <w:t>RSRP&lt;-42</w:t>
            </w:r>
          </w:p>
        </w:tc>
        <w:tc>
          <w:tcPr>
            <w:tcW w:w="2268" w:type="dxa"/>
          </w:tcPr>
          <w:p w14:paraId="11B364F6"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2A34FA59"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456E0D69" w14:textId="77777777" w:rsidTr="00BC7348">
        <w:trPr>
          <w:trHeight w:val="300"/>
          <w:jc w:val="center"/>
        </w:trPr>
        <w:tc>
          <w:tcPr>
            <w:tcW w:w="1640" w:type="dxa"/>
            <w:shd w:val="clear" w:color="auto" w:fill="auto"/>
            <w:noWrap/>
          </w:tcPr>
          <w:p w14:paraId="1C686917" w14:textId="77777777" w:rsidR="003B3C20" w:rsidRPr="00E57328" w:rsidRDefault="003B3C20" w:rsidP="00BC7348">
            <w:pPr>
              <w:pStyle w:val="TAL"/>
              <w:rPr>
                <w:highlight w:val="lightGray"/>
                <w:lang w:eastAsia="ko-KR"/>
              </w:rPr>
            </w:pPr>
            <w:r w:rsidRPr="00E57328">
              <w:rPr>
                <w:highlight w:val="lightGray"/>
                <w:lang w:eastAsia="ko-KR"/>
              </w:rPr>
              <w:t>RSRP_115</w:t>
            </w:r>
          </w:p>
        </w:tc>
        <w:tc>
          <w:tcPr>
            <w:tcW w:w="2154" w:type="dxa"/>
            <w:shd w:val="clear" w:color="auto" w:fill="auto"/>
            <w:noWrap/>
          </w:tcPr>
          <w:p w14:paraId="6C945E03" w14:textId="77777777" w:rsidR="003B3C20" w:rsidRPr="00E57328" w:rsidRDefault="003B3C20" w:rsidP="00BC7348">
            <w:pPr>
              <w:pStyle w:val="TAL"/>
              <w:rPr>
                <w:highlight w:val="lightGray"/>
                <w:lang w:eastAsia="ko-KR"/>
              </w:rPr>
            </w:pPr>
            <w:r w:rsidRPr="00E57328">
              <w:rPr>
                <w:highlight w:val="lightGray"/>
                <w:lang w:eastAsia="ko-KR"/>
              </w:rPr>
              <w:t>-42</w:t>
            </w:r>
            <w:r w:rsidRPr="00E57328">
              <w:rPr>
                <w:rFonts w:hint="eastAsia"/>
                <w:highlight w:val="lightGray"/>
                <w:lang w:eastAsia="ko-KR"/>
              </w:rPr>
              <w:t>≤</w:t>
            </w:r>
            <w:r w:rsidRPr="00E57328">
              <w:rPr>
                <w:highlight w:val="lightGray"/>
                <w:lang w:eastAsia="ko-KR"/>
              </w:rPr>
              <w:t>RSRP&lt;-41</w:t>
            </w:r>
          </w:p>
        </w:tc>
        <w:tc>
          <w:tcPr>
            <w:tcW w:w="2268" w:type="dxa"/>
          </w:tcPr>
          <w:p w14:paraId="12E77DF2"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55D77345"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788DD8EF" w14:textId="77777777" w:rsidTr="00BC7348">
        <w:trPr>
          <w:trHeight w:val="300"/>
          <w:jc w:val="center"/>
        </w:trPr>
        <w:tc>
          <w:tcPr>
            <w:tcW w:w="1640" w:type="dxa"/>
            <w:shd w:val="clear" w:color="auto" w:fill="auto"/>
            <w:noWrap/>
          </w:tcPr>
          <w:p w14:paraId="2A054BD7" w14:textId="77777777" w:rsidR="003B3C20" w:rsidRPr="00E57328" w:rsidRDefault="003B3C20" w:rsidP="00BC7348">
            <w:pPr>
              <w:pStyle w:val="TAL"/>
              <w:rPr>
                <w:highlight w:val="lightGray"/>
                <w:lang w:eastAsia="ko-KR"/>
              </w:rPr>
            </w:pPr>
            <w:r w:rsidRPr="00E57328">
              <w:rPr>
                <w:highlight w:val="lightGray"/>
                <w:lang w:eastAsia="ko-KR"/>
              </w:rPr>
              <w:t>RSRP_116</w:t>
            </w:r>
          </w:p>
        </w:tc>
        <w:tc>
          <w:tcPr>
            <w:tcW w:w="2154" w:type="dxa"/>
            <w:shd w:val="clear" w:color="auto" w:fill="auto"/>
            <w:noWrap/>
          </w:tcPr>
          <w:p w14:paraId="283B30A7" w14:textId="77777777" w:rsidR="003B3C20" w:rsidRPr="00E57328" w:rsidRDefault="003B3C20" w:rsidP="00BC7348">
            <w:pPr>
              <w:pStyle w:val="TAL"/>
              <w:rPr>
                <w:highlight w:val="lightGray"/>
                <w:lang w:eastAsia="ko-KR"/>
              </w:rPr>
            </w:pPr>
            <w:r w:rsidRPr="00E57328">
              <w:rPr>
                <w:highlight w:val="lightGray"/>
                <w:lang w:eastAsia="ko-KR"/>
              </w:rPr>
              <w:t>-41</w:t>
            </w:r>
            <w:r w:rsidRPr="00E57328">
              <w:rPr>
                <w:rFonts w:hint="eastAsia"/>
                <w:highlight w:val="lightGray"/>
                <w:lang w:eastAsia="ko-KR"/>
              </w:rPr>
              <w:t>≤</w:t>
            </w:r>
            <w:r w:rsidRPr="00E57328">
              <w:rPr>
                <w:highlight w:val="lightGray"/>
                <w:lang w:eastAsia="ko-KR"/>
              </w:rPr>
              <w:t>RSRP&lt;-40</w:t>
            </w:r>
          </w:p>
        </w:tc>
        <w:tc>
          <w:tcPr>
            <w:tcW w:w="2268" w:type="dxa"/>
          </w:tcPr>
          <w:p w14:paraId="01C63D54"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2D2B7E02"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19D4FA22" w14:textId="77777777" w:rsidTr="00BC7348">
        <w:trPr>
          <w:trHeight w:val="300"/>
          <w:jc w:val="center"/>
        </w:trPr>
        <w:tc>
          <w:tcPr>
            <w:tcW w:w="1640" w:type="dxa"/>
            <w:shd w:val="clear" w:color="auto" w:fill="auto"/>
            <w:noWrap/>
          </w:tcPr>
          <w:p w14:paraId="74C8413B" w14:textId="77777777" w:rsidR="003B3C20" w:rsidRPr="00E57328" w:rsidRDefault="003B3C20" w:rsidP="00BC7348">
            <w:pPr>
              <w:pStyle w:val="TAL"/>
              <w:rPr>
                <w:highlight w:val="lightGray"/>
                <w:lang w:eastAsia="ko-KR"/>
              </w:rPr>
            </w:pPr>
            <w:r w:rsidRPr="00E57328">
              <w:rPr>
                <w:highlight w:val="lightGray"/>
                <w:lang w:eastAsia="ko-KR"/>
              </w:rPr>
              <w:t>RSRP_117</w:t>
            </w:r>
          </w:p>
        </w:tc>
        <w:tc>
          <w:tcPr>
            <w:tcW w:w="2154" w:type="dxa"/>
            <w:shd w:val="clear" w:color="auto" w:fill="auto"/>
            <w:noWrap/>
          </w:tcPr>
          <w:p w14:paraId="417B70BD" w14:textId="77777777" w:rsidR="003B3C20" w:rsidRPr="00E57328" w:rsidRDefault="003B3C20" w:rsidP="00BC7348">
            <w:pPr>
              <w:pStyle w:val="TAL"/>
              <w:rPr>
                <w:highlight w:val="lightGray"/>
                <w:lang w:eastAsia="ko-KR"/>
              </w:rPr>
            </w:pPr>
            <w:r w:rsidRPr="00E57328">
              <w:rPr>
                <w:highlight w:val="lightGray"/>
                <w:lang w:eastAsia="ko-KR"/>
              </w:rPr>
              <w:t>-40</w:t>
            </w:r>
            <w:r w:rsidRPr="00E57328">
              <w:rPr>
                <w:rFonts w:hint="eastAsia"/>
                <w:highlight w:val="lightGray"/>
                <w:lang w:eastAsia="ko-KR"/>
              </w:rPr>
              <w:t>≤</w:t>
            </w:r>
            <w:r w:rsidRPr="00E57328">
              <w:rPr>
                <w:highlight w:val="lightGray"/>
                <w:lang w:eastAsia="ko-KR"/>
              </w:rPr>
              <w:t>RSRP&lt;-39</w:t>
            </w:r>
          </w:p>
        </w:tc>
        <w:tc>
          <w:tcPr>
            <w:tcW w:w="2268" w:type="dxa"/>
          </w:tcPr>
          <w:p w14:paraId="37A0E9B0"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3331D569"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68F4A65F" w14:textId="77777777" w:rsidTr="00BC7348">
        <w:trPr>
          <w:trHeight w:val="300"/>
          <w:jc w:val="center"/>
        </w:trPr>
        <w:tc>
          <w:tcPr>
            <w:tcW w:w="1640" w:type="dxa"/>
            <w:shd w:val="clear" w:color="auto" w:fill="auto"/>
            <w:noWrap/>
          </w:tcPr>
          <w:p w14:paraId="1A8CADCA" w14:textId="77777777" w:rsidR="003B3C20" w:rsidRPr="00E57328" w:rsidRDefault="003B3C20" w:rsidP="00BC7348">
            <w:pPr>
              <w:pStyle w:val="TAL"/>
              <w:rPr>
                <w:highlight w:val="lightGray"/>
                <w:lang w:eastAsia="ko-KR"/>
              </w:rPr>
            </w:pPr>
            <w:r w:rsidRPr="00E57328">
              <w:rPr>
                <w:highlight w:val="lightGray"/>
                <w:lang w:eastAsia="ko-KR"/>
              </w:rPr>
              <w:t>RSRP_118</w:t>
            </w:r>
          </w:p>
        </w:tc>
        <w:tc>
          <w:tcPr>
            <w:tcW w:w="2154" w:type="dxa"/>
            <w:shd w:val="clear" w:color="auto" w:fill="auto"/>
            <w:noWrap/>
          </w:tcPr>
          <w:p w14:paraId="21F3E425" w14:textId="77777777" w:rsidR="003B3C20" w:rsidRPr="00E57328" w:rsidRDefault="003B3C20" w:rsidP="00BC7348">
            <w:pPr>
              <w:pStyle w:val="TAL"/>
              <w:rPr>
                <w:highlight w:val="lightGray"/>
                <w:lang w:eastAsia="ko-KR"/>
              </w:rPr>
            </w:pPr>
            <w:r w:rsidRPr="00E57328">
              <w:rPr>
                <w:highlight w:val="lightGray"/>
                <w:lang w:eastAsia="ko-KR"/>
              </w:rPr>
              <w:t>-39</w:t>
            </w:r>
            <w:r w:rsidRPr="00E57328">
              <w:rPr>
                <w:rFonts w:hint="eastAsia"/>
                <w:highlight w:val="lightGray"/>
                <w:lang w:eastAsia="ko-KR"/>
              </w:rPr>
              <w:t>≤</w:t>
            </w:r>
            <w:r w:rsidRPr="00E57328">
              <w:rPr>
                <w:highlight w:val="lightGray"/>
                <w:lang w:eastAsia="ko-KR"/>
              </w:rPr>
              <w:t>RSRP&lt;-38</w:t>
            </w:r>
          </w:p>
        </w:tc>
        <w:tc>
          <w:tcPr>
            <w:tcW w:w="2268" w:type="dxa"/>
          </w:tcPr>
          <w:p w14:paraId="2484170A"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7A74ABED"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537A6674" w14:textId="77777777" w:rsidTr="00BC7348">
        <w:trPr>
          <w:trHeight w:val="300"/>
          <w:jc w:val="center"/>
        </w:trPr>
        <w:tc>
          <w:tcPr>
            <w:tcW w:w="1640" w:type="dxa"/>
            <w:shd w:val="clear" w:color="auto" w:fill="auto"/>
            <w:noWrap/>
          </w:tcPr>
          <w:p w14:paraId="0C9F6D58" w14:textId="77777777" w:rsidR="003B3C20" w:rsidRPr="00E57328" w:rsidRDefault="003B3C20" w:rsidP="00BC7348">
            <w:pPr>
              <w:pStyle w:val="TAL"/>
              <w:rPr>
                <w:highlight w:val="lightGray"/>
                <w:lang w:eastAsia="ko-KR"/>
              </w:rPr>
            </w:pPr>
            <w:r w:rsidRPr="00E57328">
              <w:rPr>
                <w:highlight w:val="lightGray"/>
                <w:lang w:eastAsia="ko-KR"/>
              </w:rPr>
              <w:t>RSRP_119</w:t>
            </w:r>
          </w:p>
        </w:tc>
        <w:tc>
          <w:tcPr>
            <w:tcW w:w="2154" w:type="dxa"/>
            <w:shd w:val="clear" w:color="auto" w:fill="auto"/>
            <w:noWrap/>
          </w:tcPr>
          <w:p w14:paraId="5B3292D9" w14:textId="77777777" w:rsidR="003B3C20" w:rsidRPr="00E57328" w:rsidRDefault="003B3C20" w:rsidP="00BC7348">
            <w:pPr>
              <w:pStyle w:val="TAL"/>
              <w:rPr>
                <w:highlight w:val="lightGray"/>
                <w:lang w:eastAsia="ko-KR"/>
              </w:rPr>
            </w:pPr>
            <w:r w:rsidRPr="00E57328">
              <w:rPr>
                <w:highlight w:val="lightGray"/>
                <w:lang w:eastAsia="ko-KR"/>
              </w:rPr>
              <w:t>-38</w:t>
            </w:r>
            <w:r w:rsidRPr="00E57328">
              <w:rPr>
                <w:rFonts w:hint="eastAsia"/>
                <w:highlight w:val="lightGray"/>
                <w:lang w:eastAsia="ko-KR"/>
              </w:rPr>
              <w:t>≤</w:t>
            </w:r>
            <w:r w:rsidRPr="00E57328">
              <w:rPr>
                <w:highlight w:val="lightGray"/>
                <w:lang w:eastAsia="ko-KR"/>
              </w:rPr>
              <w:t>RSRP&lt;-37</w:t>
            </w:r>
          </w:p>
        </w:tc>
        <w:tc>
          <w:tcPr>
            <w:tcW w:w="2268" w:type="dxa"/>
          </w:tcPr>
          <w:p w14:paraId="3E386C6B"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15A419B1"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67ED9DAB" w14:textId="77777777" w:rsidTr="00BC7348">
        <w:trPr>
          <w:trHeight w:val="300"/>
          <w:jc w:val="center"/>
        </w:trPr>
        <w:tc>
          <w:tcPr>
            <w:tcW w:w="1640" w:type="dxa"/>
            <w:shd w:val="clear" w:color="auto" w:fill="auto"/>
            <w:noWrap/>
          </w:tcPr>
          <w:p w14:paraId="19B9511A" w14:textId="77777777" w:rsidR="003B3C20" w:rsidRPr="00E57328" w:rsidRDefault="003B3C20" w:rsidP="00BC7348">
            <w:pPr>
              <w:pStyle w:val="TAL"/>
              <w:rPr>
                <w:highlight w:val="lightGray"/>
                <w:lang w:eastAsia="ko-KR"/>
              </w:rPr>
            </w:pPr>
            <w:r w:rsidRPr="00E57328">
              <w:rPr>
                <w:highlight w:val="lightGray"/>
                <w:lang w:eastAsia="ko-KR"/>
              </w:rPr>
              <w:t>RSRP_120</w:t>
            </w:r>
          </w:p>
        </w:tc>
        <w:tc>
          <w:tcPr>
            <w:tcW w:w="2154" w:type="dxa"/>
            <w:shd w:val="clear" w:color="auto" w:fill="auto"/>
            <w:noWrap/>
          </w:tcPr>
          <w:p w14:paraId="75690791" w14:textId="77777777" w:rsidR="003B3C20" w:rsidRPr="00E57328" w:rsidRDefault="003B3C20" w:rsidP="00BC7348">
            <w:pPr>
              <w:pStyle w:val="TAL"/>
              <w:rPr>
                <w:highlight w:val="lightGray"/>
                <w:lang w:eastAsia="ko-KR"/>
              </w:rPr>
            </w:pPr>
            <w:r w:rsidRPr="00E57328">
              <w:rPr>
                <w:highlight w:val="lightGray"/>
                <w:lang w:eastAsia="ko-KR"/>
              </w:rPr>
              <w:t>-37</w:t>
            </w:r>
            <w:r w:rsidRPr="00E57328">
              <w:rPr>
                <w:rFonts w:hint="eastAsia"/>
                <w:highlight w:val="lightGray"/>
                <w:lang w:eastAsia="ko-KR"/>
              </w:rPr>
              <w:t>≤</w:t>
            </w:r>
            <w:r w:rsidRPr="00E57328">
              <w:rPr>
                <w:highlight w:val="lightGray"/>
                <w:lang w:eastAsia="ko-KR"/>
              </w:rPr>
              <w:t>RSRP&lt;-36</w:t>
            </w:r>
          </w:p>
        </w:tc>
        <w:tc>
          <w:tcPr>
            <w:tcW w:w="2268" w:type="dxa"/>
          </w:tcPr>
          <w:p w14:paraId="59543D8F"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0FCA88C5"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1D1E5D67" w14:textId="77777777" w:rsidTr="00BC7348">
        <w:trPr>
          <w:trHeight w:val="300"/>
          <w:jc w:val="center"/>
        </w:trPr>
        <w:tc>
          <w:tcPr>
            <w:tcW w:w="1640" w:type="dxa"/>
            <w:shd w:val="clear" w:color="auto" w:fill="auto"/>
            <w:noWrap/>
          </w:tcPr>
          <w:p w14:paraId="21C69A7D" w14:textId="77777777" w:rsidR="003B3C20" w:rsidRPr="00E57328" w:rsidRDefault="003B3C20" w:rsidP="00BC7348">
            <w:pPr>
              <w:pStyle w:val="TAL"/>
              <w:rPr>
                <w:highlight w:val="lightGray"/>
                <w:lang w:eastAsia="ko-KR"/>
              </w:rPr>
            </w:pPr>
            <w:r w:rsidRPr="00E57328">
              <w:rPr>
                <w:highlight w:val="lightGray"/>
                <w:lang w:eastAsia="ko-KR"/>
              </w:rPr>
              <w:t>RSRP_121</w:t>
            </w:r>
          </w:p>
        </w:tc>
        <w:tc>
          <w:tcPr>
            <w:tcW w:w="2154" w:type="dxa"/>
            <w:shd w:val="clear" w:color="auto" w:fill="auto"/>
            <w:noWrap/>
          </w:tcPr>
          <w:p w14:paraId="5B21806E" w14:textId="77777777" w:rsidR="003B3C20" w:rsidRPr="00E57328" w:rsidRDefault="003B3C20" w:rsidP="00BC7348">
            <w:pPr>
              <w:pStyle w:val="TAL"/>
              <w:rPr>
                <w:highlight w:val="lightGray"/>
                <w:lang w:eastAsia="ko-KR"/>
              </w:rPr>
            </w:pPr>
            <w:r w:rsidRPr="00E57328">
              <w:rPr>
                <w:highlight w:val="lightGray"/>
                <w:lang w:eastAsia="ko-KR"/>
              </w:rPr>
              <w:t>-36</w:t>
            </w:r>
            <w:r w:rsidRPr="00E57328">
              <w:rPr>
                <w:rFonts w:hint="eastAsia"/>
                <w:highlight w:val="lightGray"/>
                <w:lang w:eastAsia="ko-KR"/>
              </w:rPr>
              <w:t>≤</w:t>
            </w:r>
            <w:r w:rsidRPr="00E57328">
              <w:rPr>
                <w:highlight w:val="lightGray"/>
                <w:lang w:eastAsia="ko-KR"/>
              </w:rPr>
              <w:t>RSRP&lt;-35</w:t>
            </w:r>
          </w:p>
        </w:tc>
        <w:tc>
          <w:tcPr>
            <w:tcW w:w="2268" w:type="dxa"/>
          </w:tcPr>
          <w:p w14:paraId="2F48DFB1"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19BA5A13"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24792413" w14:textId="77777777" w:rsidTr="00BC7348">
        <w:trPr>
          <w:trHeight w:val="300"/>
          <w:jc w:val="center"/>
        </w:trPr>
        <w:tc>
          <w:tcPr>
            <w:tcW w:w="1640" w:type="dxa"/>
            <w:shd w:val="clear" w:color="auto" w:fill="auto"/>
            <w:noWrap/>
          </w:tcPr>
          <w:p w14:paraId="30F1EB5F" w14:textId="77777777" w:rsidR="003B3C20" w:rsidRPr="00E57328" w:rsidRDefault="003B3C20" w:rsidP="00BC7348">
            <w:pPr>
              <w:pStyle w:val="TAL"/>
              <w:rPr>
                <w:highlight w:val="lightGray"/>
                <w:lang w:eastAsia="ko-KR"/>
              </w:rPr>
            </w:pPr>
            <w:r w:rsidRPr="00E57328">
              <w:rPr>
                <w:highlight w:val="lightGray"/>
                <w:lang w:eastAsia="ko-KR"/>
              </w:rPr>
              <w:t>RSRP_122</w:t>
            </w:r>
          </w:p>
        </w:tc>
        <w:tc>
          <w:tcPr>
            <w:tcW w:w="2154" w:type="dxa"/>
            <w:shd w:val="clear" w:color="auto" w:fill="auto"/>
            <w:noWrap/>
          </w:tcPr>
          <w:p w14:paraId="4BDF62C5" w14:textId="77777777" w:rsidR="003B3C20" w:rsidRPr="00E57328" w:rsidRDefault="003B3C20" w:rsidP="00BC7348">
            <w:pPr>
              <w:pStyle w:val="TAL"/>
              <w:rPr>
                <w:highlight w:val="lightGray"/>
                <w:lang w:eastAsia="ko-KR"/>
              </w:rPr>
            </w:pPr>
            <w:r w:rsidRPr="00E57328">
              <w:rPr>
                <w:highlight w:val="lightGray"/>
                <w:lang w:eastAsia="ko-KR"/>
              </w:rPr>
              <w:t>-35</w:t>
            </w:r>
            <w:r w:rsidRPr="00E57328">
              <w:rPr>
                <w:rFonts w:hint="eastAsia"/>
                <w:highlight w:val="lightGray"/>
                <w:lang w:eastAsia="ko-KR"/>
              </w:rPr>
              <w:t>≤</w:t>
            </w:r>
            <w:r w:rsidRPr="00E57328">
              <w:rPr>
                <w:highlight w:val="lightGray"/>
                <w:lang w:eastAsia="ko-KR"/>
              </w:rPr>
              <w:t>RSRP&lt;-34</w:t>
            </w:r>
          </w:p>
        </w:tc>
        <w:tc>
          <w:tcPr>
            <w:tcW w:w="2268" w:type="dxa"/>
          </w:tcPr>
          <w:p w14:paraId="53DCEF70"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5DDA8DA7"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48E2E42A" w14:textId="77777777" w:rsidTr="00BC7348">
        <w:trPr>
          <w:trHeight w:val="300"/>
          <w:jc w:val="center"/>
        </w:trPr>
        <w:tc>
          <w:tcPr>
            <w:tcW w:w="1640" w:type="dxa"/>
            <w:shd w:val="clear" w:color="auto" w:fill="auto"/>
            <w:noWrap/>
          </w:tcPr>
          <w:p w14:paraId="5669AFAA" w14:textId="77777777" w:rsidR="003B3C20" w:rsidRPr="00E57328" w:rsidRDefault="003B3C20" w:rsidP="00BC7348">
            <w:pPr>
              <w:pStyle w:val="TAL"/>
              <w:rPr>
                <w:highlight w:val="lightGray"/>
                <w:lang w:eastAsia="ko-KR"/>
              </w:rPr>
            </w:pPr>
            <w:r w:rsidRPr="00E57328">
              <w:rPr>
                <w:highlight w:val="lightGray"/>
                <w:lang w:eastAsia="ko-KR"/>
              </w:rPr>
              <w:t>RSRP_123</w:t>
            </w:r>
          </w:p>
        </w:tc>
        <w:tc>
          <w:tcPr>
            <w:tcW w:w="2154" w:type="dxa"/>
            <w:shd w:val="clear" w:color="auto" w:fill="auto"/>
            <w:noWrap/>
          </w:tcPr>
          <w:p w14:paraId="2F84E087" w14:textId="77777777" w:rsidR="003B3C20" w:rsidRPr="00E57328" w:rsidRDefault="003B3C20" w:rsidP="00BC7348">
            <w:pPr>
              <w:pStyle w:val="TAL"/>
              <w:rPr>
                <w:highlight w:val="lightGray"/>
                <w:lang w:eastAsia="ko-KR"/>
              </w:rPr>
            </w:pPr>
            <w:r w:rsidRPr="00E57328">
              <w:rPr>
                <w:highlight w:val="lightGray"/>
                <w:lang w:eastAsia="ko-KR"/>
              </w:rPr>
              <w:t>-34</w:t>
            </w:r>
            <w:r w:rsidRPr="00E57328">
              <w:rPr>
                <w:rFonts w:hint="eastAsia"/>
                <w:highlight w:val="lightGray"/>
                <w:lang w:eastAsia="ko-KR"/>
              </w:rPr>
              <w:t>≤</w:t>
            </w:r>
            <w:r w:rsidRPr="00E57328">
              <w:rPr>
                <w:highlight w:val="lightGray"/>
              </w:rPr>
              <w:t xml:space="preserve"> </w:t>
            </w:r>
            <w:r w:rsidRPr="00E57328">
              <w:rPr>
                <w:highlight w:val="lightGray"/>
                <w:lang w:eastAsia="ko-KR"/>
              </w:rPr>
              <w:t>RSRP&lt;-33</w:t>
            </w:r>
          </w:p>
        </w:tc>
        <w:tc>
          <w:tcPr>
            <w:tcW w:w="2268" w:type="dxa"/>
          </w:tcPr>
          <w:p w14:paraId="17A677BB"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684C0EDB"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6FFD2D05" w14:textId="77777777" w:rsidTr="00BC7348">
        <w:trPr>
          <w:trHeight w:val="300"/>
          <w:jc w:val="center"/>
        </w:trPr>
        <w:tc>
          <w:tcPr>
            <w:tcW w:w="1640" w:type="dxa"/>
            <w:shd w:val="clear" w:color="auto" w:fill="auto"/>
            <w:noWrap/>
          </w:tcPr>
          <w:p w14:paraId="4357FBB8" w14:textId="77777777" w:rsidR="003B3C20" w:rsidRPr="00E57328" w:rsidRDefault="003B3C20" w:rsidP="00BC7348">
            <w:pPr>
              <w:pStyle w:val="TAL"/>
              <w:rPr>
                <w:highlight w:val="lightGray"/>
                <w:lang w:eastAsia="ko-KR"/>
              </w:rPr>
            </w:pPr>
            <w:r w:rsidRPr="00E57328">
              <w:rPr>
                <w:highlight w:val="lightGray"/>
                <w:lang w:eastAsia="ko-KR"/>
              </w:rPr>
              <w:t>RSRP_124</w:t>
            </w:r>
          </w:p>
        </w:tc>
        <w:tc>
          <w:tcPr>
            <w:tcW w:w="2154" w:type="dxa"/>
            <w:shd w:val="clear" w:color="auto" w:fill="auto"/>
            <w:noWrap/>
          </w:tcPr>
          <w:p w14:paraId="2160A13B" w14:textId="77777777" w:rsidR="003B3C20" w:rsidRPr="00E57328" w:rsidRDefault="003B3C20" w:rsidP="00BC7348">
            <w:pPr>
              <w:pStyle w:val="TAL"/>
              <w:rPr>
                <w:highlight w:val="lightGray"/>
                <w:lang w:eastAsia="ko-KR"/>
              </w:rPr>
            </w:pPr>
            <w:r w:rsidRPr="00E57328">
              <w:rPr>
                <w:highlight w:val="lightGray"/>
                <w:lang w:eastAsia="ko-KR"/>
              </w:rPr>
              <w:t>-33</w:t>
            </w:r>
            <w:r w:rsidRPr="00E57328">
              <w:rPr>
                <w:rFonts w:hint="eastAsia"/>
                <w:highlight w:val="lightGray"/>
                <w:lang w:eastAsia="ko-KR"/>
              </w:rPr>
              <w:t>≤</w:t>
            </w:r>
            <w:r w:rsidRPr="00E57328">
              <w:rPr>
                <w:highlight w:val="lightGray"/>
                <w:lang w:eastAsia="ko-KR"/>
              </w:rPr>
              <w:t>RSRP&lt;-32</w:t>
            </w:r>
          </w:p>
        </w:tc>
        <w:tc>
          <w:tcPr>
            <w:tcW w:w="2268" w:type="dxa"/>
          </w:tcPr>
          <w:p w14:paraId="131610AE"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tcPr>
          <w:p w14:paraId="508A982F"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4E2612B9" w14:textId="77777777" w:rsidTr="00BC7348">
        <w:trPr>
          <w:trHeight w:val="300"/>
          <w:jc w:val="center"/>
        </w:trPr>
        <w:tc>
          <w:tcPr>
            <w:tcW w:w="1640" w:type="dxa"/>
            <w:shd w:val="clear" w:color="auto" w:fill="auto"/>
            <w:noWrap/>
            <w:hideMark/>
          </w:tcPr>
          <w:p w14:paraId="5EB512E0" w14:textId="77777777" w:rsidR="003B3C20" w:rsidRPr="00E57328" w:rsidRDefault="003B3C20" w:rsidP="00BC7348">
            <w:pPr>
              <w:pStyle w:val="TAL"/>
              <w:rPr>
                <w:highlight w:val="lightGray"/>
                <w:lang w:eastAsia="ko-KR"/>
              </w:rPr>
            </w:pPr>
            <w:r w:rsidRPr="00E57328">
              <w:rPr>
                <w:highlight w:val="lightGray"/>
                <w:lang w:eastAsia="ko-KR"/>
              </w:rPr>
              <w:t>RSRP_125</w:t>
            </w:r>
          </w:p>
        </w:tc>
        <w:tc>
          <w:tcPr>
            <w:tcW w:w="2154" w:type="dxa"/>
            <w:shd w:val="clear" w:color="auto" w:fill="auto"/>
            <w:noWrap/>
            <w:hideMark/>
          </w:tcPr>
          <w:p w14:paraId="63A1F12B" w14:textId="77777777" w:rsidR="003B3C20" w:rsidRPr="00E57328" w:rsidRDefault="003B3C20" w:rsidP="00BC7348">
            <w:pPr>
              <w:pStyle w:val="TAL"/>
              <w:rPr>
                <w:highlight w:val="lightGray"/>
                <w:lang w:eastAsia="ko-KR"/>
              </w:rPr>
            </w:pPr>
            <w:r w:rsidRPr="00E57328">
              <w:rPr>
                <w:highlight w:val="lightGray"/>
                <w:lang w:eastAsia="ko-KR"/>
              </w:rPr>
              <w:t>-32</w:t>
            </w:r>
            <w:r w:rsidRPr="00E57328">
              <w:rPr>
                <w:rFonts w:hint="eastAsia"/>
                <w:highlight w:val="lightGray"/>
                <w:lang w:eastAsia="ko-KR"/>
              </w:rPr>
              <w:t>≤</w:t>
            </w:r>
            <w:r w:rsidRPr="00E57328">
              <w:rPr>
                <w:highlight w:val="lightGray"/>
                <w:lang w:eastAsia="ko-KR"/>
              </w:rPr>
              <w:t>RSRP&lt;-31</w:t>
            </w:r>
          </w:p>
        </w:tc>
        <w:tc>
          <w:tcPr>
            <w:tcW w:w="2268" w:type="dxa"/>
          </w:tcPr>
          <w:p w14:paraId="56ADD7A3"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663659F6"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0352EAEF" w14:textId="77777777" w:rsidTr="00BC7348">
        <w:trPr>
          <w:trHeight w:val="300"/>
          <w:jc w:val="center"/>
        </w:trPr>
        <w:tc>
          <w:tcPr>
            <w:tcW w:w="1640" w:type="dxa"/>
            <w:shd w:val="clear" w:color="auto" w:fill="auto"/>
            <w:noWrap/>
            <w:hideMark/>
          </w:tcPr>
          <w:p w14:paraId="25A933AD" w14:textId="77777777" w:rsidR="003B3C20" w:rsidRPr="00E57328" w:rsidRDefault="003B3C20" w:rsidP="00BC7348">
            <w:pPr>
              <w:pStyle w:val="TAL"/>
              <w:rPr>
                <w:highlight w:val="lightGray"/>
                <w:lang w:eastAsia="ko-KR"/>
              </w:rPr>
            </w:pPr>
            <w:r w:rsidRPr="00E57328">
              <w:rPr>
                <w:highlight w:val="lightGray"/>
                <w:lang w:eastAsia="ko-KR"/>
              </w:rPr>
              <w:t>RSRP_126</w:t>
            </w:r>
          </w:p>
        </w:tc>
        <w:tc>
          <w:tcPr>
            <w:tcW w:w="2154" w:type="dxa"/>
            <w:shd w:val="clear" w:color="auto" w:fill="auto"/>
            <w:noWrap/>
            <w:hideMark/>
          </w:tcPr>
          <w:p w14:paraId="67303FF9" w14:textId="77777777" w:rsidR="003B3C20" w:rsidRPr="00E57328" w:rsidRDefault="003B3C20" w:rsidP="00BC7348">
            <w:pPr>
              <w:pStyle w:val="TAL"/>
              <w:rPr>
                <w:highlight w:val="lightGray"/>
                <w:lang w:eastAsia="ko-KR"/>
              </w:rPr>
            </w:pPr>
            <w:r w:rsidRPr="00E57328">
              <w:rPr>
                <w:highlight w:val="lightGray"/>
                <w:lang w:eastAsia="ko-KR"/>
              </w:rPr>
              <w:t>-31</w:t>
            </w:r>
            <w:r w:rsidRPr="00E57328">
              <w:rPr>
                <w:rFonts w:hint="eastAsia"/>
                <w:highlight w:val="lightGray"/>
                <w:lang w:eastAsia="ko-KR"/>
              </w:rPr>
              <w:t>≤</w:t>
            </w:r>
            <w:r w:rsidRPr="00E57328">
              <w:rPr>
                <w:highlight w:val="lightGray"/>
                <w:lang w:eastAsia="ko-KR"/>
              </w:rPr>
              <w:t>RSRP</w:t>
            </w:r>
          </w:p>
        </w:tc>
        <w:tc>
          <w:tcPr>
            <w:tcW w:w="2268" w:type="dxa"/>
          </w:tcPr>
          <w:p w14:paraId="41132247" w14:textId="77777777" w:rsidR="003B3C20" w:rsidRPr="00E57328" w:rsidRDefault="003B3C20" w:rsidP="00BC7348">
            <w:pPr>
              <w:pStyle w:val="TAL"/>
              <w:rPr>
                <w:highlight w:val="lightGray"/>
                <w:lang w:eastAsia="ko-KR"/>
              </w:rPr>
            </w:pPr>
            <w:r w:rsidRPr="00E57328">
              <w:rPr>
                <w:highlight w:val="lightGray"/>
                <w:lang w:eastAsia="ko-KR"/>
              </w:rPr>
              <w:t>Not valid</w:t>
            </w:r>
          </w:p>
        </w:tc>
        <w:tc>
          <w:tcPr>
            <w:tcW w:w="710" w:type="dxa"/>
            <w:shd w:val="clear" w:color="auto" w:fill="auto"/>
            <w:noWrap/>
            <w:hideMark/>
          </w:tcPr>
          <w:p w14:paraId="1616CA13"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2D3FDB" w14:paraId="3B30D78B" w14:textId="77777777" w:rsidTr="00BC7348">
        <w:trPr>
          <w:trHeight w:val="300"/>
          <w:jc w:val="center"/>
        </w:trPr>
        <w:tc>
          <w:tcPr>
            <w:tcW w:w="1640" w:type="dxa"/>
            <w:shd w:val="clear" w:color="auto" w:fill="auto"/>
            <w:noWrap/>
            <w:hideMark/>
          </w:tcPr>
          <w:p w14:paraId="1F0B96DD" w14:textId="77777777" w:rsidR="003B3C20" w:rsidRPr="00E57328" w:rsidRDefault="003B3C20" w:rsidP="00BC7348">
            <w:pPr>
              <w:pStyle w:val="TAL"/>
              <w:rPr>
                <w:highlight w:val="lightGray"/>
                <w:lang w:eastAsia="ko-KR"/>
              </w:rPr>
            </w:pPr>
            <w:r w:rsidRPr="00E57328">
              <w:rPr>
                <w:highlight w:val="lightGray"/>
                <w:lang w:eastAsia="ko-KR"/>
              </w:rPr>
              <w:t xml:space="preserve">RSRP_127 </w:t>
            </w:r>
            <w:r w:rsidRPr="00E57328">
              <w:rPr>
                <w:highlight w:val="lightGray"/>
                <w:lang w:eastAsia="zh-CN"/>
              </w:rPr>
              <w:t>(Note)</w:t>
            </w:r>
          </w:p>
        </w:tc>
        <w:tc>
          <w:tcPr>
            <w:tcW w:w="2154" w:type="dxa"/>
            <w:shd w:val="clear" w:color="auto" w:fill="auto"/>
            <w:noWrap/>
            <w:hideMark/>
          </w:tcPr>
          <w:p w14:paraId="1AA74D12" w14:textId="77777777" w:rsidR="003B3C20" w:rsidRPr="00E57328" w:rsidRDefault="003B3C20" w:rsidP="00BC7348">
            <w:pPr>
              <w:pStyle w:val="TAL"/>
              <w:rPr>
                <w:highlight w:val="lightGray"/>
                <w:lang w:eastAsia="ko-KR"/>
              </w:rPr>
            </w:pPr>
            <w:r w:rsidRPr="00E57328">
              <w:rPr>
                <w:highlight w:val="lightGray"/>
                <w:lang w:eastAsia="ko-KR"/>
              </w:rPr>
              <w:t>Infinity</w:t>
            </w:r>
          </w:p>
        </w:tc>
        <w:tc>
          <w:tcPr>
            <w:tcW w:w="2268" w:type="dxa"/>
          </w:tcPr>
          <w:p w14:paraId="1F44592C" w14:textId="77777777" w:rsidR="003B3C20" w:rsidRPr="00E57328" w:rsidRDefault="003B3C20" w:rsidP="00BC7348">
            <w:pPr>
              <w:pStyle w:val="TAL"/>
              <w:rPr>
                <w:highlight w:val="lightGray"/>
                <w:lang w:eastAsia="ko-KR"/>
              </w:rPr>
            </w:pPr>
            <w:r w:rsidRPr="00E57328">
              <w:rPr>
                <w:highlight w:val="lightGray"/>
                <w:lang w:eastAsia="zh-CN"/>
              </w:rPr>
              <w:t>Infinity</w:t>
            </w:r>
          </w:p>
        </w:tc>
        <w:tc>
          <w:tcPr>
            <w:tcW w:w="710" w:type="dxa"/>
            <w:shd w:val="clear" w:color="auto" w:fill="auto"/>
            <w:noWrap/>
            <w:hideMark/>
          </w:tcPr>
          <w:p w14:paraId="1C1DB837" w14:textId="77777777" w:rsidR="003B3C20" w:rsidRPr="00E57328" w:rsidRDefault="003B3C20" w:rsidP="00BC7348">
            <w:pPr>
              <w:pStyle w:val="TAL"/>
              <w:rPr>
                <w:highlight w:val="lightGray"/>
                <w:lang w:eastAsia="ko-KR"/>
              </w:rPr>
            </w:pPr>
            <w:r w:rsidRPr="00E57328">
              <w:rPr>
                <w:highlight w:val="lightGray"/>
                <w:lang w:eastAsia="ko-KR"/>
              </w:rPr>
              <w:t>dBm</w:t>
            </w:r>
          </w:p>
        </w:tc>
      </w:tr>
      <w:tr w:rsidR="003B3C20" w:rsidRPr="009C5807" w14:paraId="66DEDE2E" w14:textId="77777777" w:rsidTr="00BC7348">
        <w:trPr>
          <w:trHeight w:val="300"/>
          <w:jc w:val="center"/>
        </w:trPr>
        <w:tc>
          <w:tcPr>
            <w:tcW w:w="6772" w:type="dxa"/>
            <w:gridSpan w:val="4"/>
            <w:shd w:val="clear" w:color="auto" w:fill="auto"/>
            <w:noWrap/>
          </w:tcPr>
          <w:p w14:paraId="5BC9C6DC" w14:textId="77777777" w:rsidR="003B3C20" w:rsidRPr="009C5807" w:rsidRDefault="003B3C20" w:rsidP="00BC7348">
            <w:pPr>
              <w:pStyle w:val="TAN"/>
              <w:rPr>
                <w:lang w:eastAsia="ko-KR"/>
              </w:rPr>
            </w:pPr>
            <w:r w:rsidRPr="00E57328">
              <w:rPr>
                <w:highlight w:val="lightGray"/>
                <w:lang w:eastAsia="zh-CN"/>
              </w:rPr>
              <w:t>Note:</w:t>
            </w:r>
            <w:r w:rsidRPr="00E57328">
              <w:rPr>
                <w:sz w:val="28"/>
                <w:highlight w:val="lightGray"/>
                <w:lang w:val="en-US"/>
              </w:rPr>
              <w:tab/>
            </w:r>
            <w:r w:rsidRPr="00E57328">
              <w:rPr>
                <w:highlight w:val="lightGray"/>
                <w:lang w:eastAsia="zh-CN"/>
              </w:rPr>
              <w:t>The value of RSRP_127 is applicable for RSRP threshold configured by the network as defined in TS 38.331 [2], but not for the purpose of measurement reporting.</w:t>
            </w:r>
          </w:p>
        </w:tc>
      </w:tr>
    </w:tbl>
    <w:p w14:paraId="0EFE7902" w14:textId="77777777" w:rsidR="003B3C20" w:rsidRDefault="003B3C20" w:rsidP="003B3C20">
      <w:pPr>
        <w:rPr>
          <w:rFonts w:ascii="Arial" w:hAnsi="Arial"/>
        </w:rPr>
      </w:pPr>
    </w:p>
    <w:p w14:paraId="53750396" w14:textId="77777777" w:rsidR="003B3C20" w:rsidRDefault="003B3C20" w:rsidP="003B3C20">
      <w:pPr>
        <w:rPr>
          <w:rFonts w:ascii="Arial" w:hAnsi="Arial"/>
        </w:rPr>
      </w:pPr>
      <w:r>
        <w:rPr>
          <w:rFonts w:ascii="Arial" w:hAnsi="Arial"/>
        </w:rPr>
        <w:t>…</w:t>
      </w:r>
    </w:p>
    <w:p w14:paraId="4B1784BB" w14:textId="77777777" w:rsidR="003B3C20" w:rsidRDefault="003B3C20" w:rsidP="003B3C20">
      <w:pPr>
        <w:overflowPunct/>
        <w:jc w:val="both"/>
        <w:textAlignment w:val="auto"/>
        <w:rPr>
          <w:rFonts w:ascii="Arial" w:eastAsia="SimSun" w:hAnsi="Arial"/>
        </w:rPr>
      </w:pPr>
      <w:r>
        <w:rPr>
          <w:rFonts w:ascii="Arial" w:eastAsia="SimSun" w:hAnsi="Arial"/>
        </w:rPr>
        <w:lastRenderedPageBreak/>
        <w:t xml:space="preserve">Additionally, </w:t>
      </w:r>
      <w:r w:rsidRPr="009F78EA">
        <w:rPr>
          <w:rFonts w:ascii="Arial" w:eastAsia="SimSun" w:hAnsi="Arial"/>
        </w:rPr>
        <w:t xml:space="preserve">Conditions for measurements </w:t>
      </w:r>
      <w:r>
        <w:rPr>
          <w:rFonts w:ascii="Arial" w:eastAsia="SimSun" w:hAnsi="Arial"/>
        </w:rPr>
        <w:t xml:space="preserve">need to be fulfilled </w:t>
      </w:r>
      <w:r w:rsidRPr="009F78EA">
        <w:rPr>
          <w:rFonts w:ascii="Arial" w:eastAsia="SimSun" w:hAnsi="Arial"/>
        </w:rPr>
        <w:t>according to Annex B.1.</w:t>
      </w:r>
      <w:r>
        <w:rPr>
          <w:rFonts w:ascii="Arial" w:eastAsia="SimSun" w:hAnsi="Arial"/>
        </w:rPr>
        <w:t>2:</w:t>
      </w:r>
    </w:p>
    <w:p w14:paraId="604BE1B5" w14:textId="77777777" w:rsidR="003B3C20" w:rsidRPr="00E57328" w:rsidRDefault="003B3C20" w:rsidP="003B3C20">
      <w:pPr>
        <w:pStyle w:val="Heading2"/>
        <w:rPr>
          <w:highlight w:val="lightGray"/>
        </w:rPr>
      </w:pPr>
      <w:r w:rsidRPr="00E57328">
        <w:rPr>
          <w:highlight w:val="lightGray"/>
        </w:rPr>
        <w:t>B.1.2</w:t>
      </w:r>
      <w:r w:rsidRPr="00E57328">
        <w:rPr>
          <w:highlight w:val="lightGray"/>
        </w:rPr>
        <w:tab/>
        <w:t>Conditions for measurements on NR intra-frequency cells for cell re-selection</w:t>
      </w:r>
    </w:p>
    <w:p w14:paraId="5A1ECC8C" w14:textId="77777777" w:rsidR="003B3C20" w:rsidRPr="00E57328" w:rsidRDefault="003B3C20" w:rsidP="003B3C20">
      <w:pPr>
        <w:rPr>
          <w:highlight w:val="lightGray"/>
        </w:rPr>
      </w:pPr>
      <w:r w:rsidRPr="00E57328">
        <w:rPr>
          <w:highlight w:val="lightGray"/>
        </w:rPr>
        <w:t xml:space="preserve">This clause defines the following conditions for NR intra-frequency measurements performed based on SSBs for cell re-selection: SSB_RP and </w:t>
      </w:r>
      <w:r w:rsidRPr="00E57328">
        <w:rPr>
          <w:highlight w:val="lightGray"/>
          <w:lang w:val="en-US"/>
        </w:rPr>
        <w:t xml:space="preserve">SSB Ês/Iot, </w:t>
      </w:r>
      <w:r w:rsidRPr="00E57328">
        <w:rPr>
          <w:highlight w:val="lightGray"/>
        </w:rPr>
        <w:t>applicable for a corresponding operating band.</w:t>
      </w:r>
    </w:p>
    <w:p w14:paraId="6A99F0FF" w14:textId="77777777" w:rsidR="003B3C20" w:rsidRPr="00E57328" w:rsidRDefault="003B3C20" w:rsidP="003B3C20">
      <w:pPr>
        <w:rPr>
          <w:highlight w:val="lightGray"/>
        </w:rPr>
      </w:pPr>
      <w:r w:rsidRPr="00E57328">
        <w:rPr>
          <w:highlight w:val="lightGray"/>
        </w:rPr>
        <w:t>The conditions are defined in Table B.1.2-1 for FR1 NR cells.</w:t>
      </w:r>
    </w:p>
    <w:p w14:paraId="2EBF542F" w14:textId="77777777" w:rsidR="003B3C20" w:rsidRPr="00E57328" w:rsidRDefault="003B3C20" w:rsidP="003B3C20">
      <w:pPr>
        <w:rPr>
          <w:highlight w:val="lightGray"/>
        </w:rPr>
      </w:pPr>
      <w:r w:rsidRPr="00E57328">
        <w:rPr>
          <w:highlight w:val="lightGray"/>
        </w:rPr>
        <w:t>The conditions are defined in Table B.1.2-2 for FR2 NR cells.</w:t>
      </w:r>
    </w:p>
    <w:p w14:paraId="7D0D57FA" w14:textId="77777777" w:rsidR="003B3C20" w:rsidRPr="00E57328" w:rsidRDefault="003B3C20" w:rsidP="003B3C20">
      <w:pPr>
        <w:pStyle w:val="TH"/>
        <w:rPr>
          <w:highlight w:val="lightGray"/>
        </w:rPr>
      </w:pPr>
      <w:r w:rsidRPr="00E57328">
        <w:rPr>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3B3C20" w:rsidRPr="009F78EA" w14:paraId="4A96DCC8" w14:textId="77777777" w:rsidTr="00BC7348">
        <w:trPr>
          <w:trHeight w:val="105"/>
        </w:trPr>
        <w:tc>
          <w:tcPr>
            <w:tcW w:w="600" w:type="pct"/>
            <w:vMerge w:val="restart"/>
            <w:shd w:val="clear" w:color="auto" w:fill="auto"/>
            <w:vAlign w:val="center"/>
          </w:tcPr>
          <w:p w14:paraId="03F507E9" w14:textId="77777777" w:rsidR="003B3C20" w:rsidRPr="00E57328" w:rsidRDefault="003B3C20" w:rsidP="00BC7348">
            <w:pPr>
              <w:pStyle w:val="TAH"/>
              <w:rPr>
                <w:highlight w:val="lightGray"/>
              </w:rPr>
            </w:pPr>
            <w:r w:rsidRPr="00E57328">
              <w:rPr>
                <w:highlight w:val="lightGray"/>
              </w:rPr>
              <w:t>Parameter</w:t>
            </w:r>
          </w:p>
        </w:tc>
        <w:tc>
          <w:tcPr>
            <w:tcW w:w="1786" w:type="pct"/>
            <w:vMerge w:val="restart"/>
            <w:shd w:val="clear" w:color="auto" w:fill="auto"/>
            <w:vAlign w:val="center"/>
          </w:tcPr>
          <w:p w14:paraId="6A3D334F" w14:textId="77777777" w:rsidR="003B3C20" w:rsidRPr="00E57328" w:rsidRDefault="003B3C20" w:rsidP="00BC7348">
            <w:pPr>
              <w:pStyle w:val="TAH"/>
              <w:rPr>
                <w:highlight w:val="lightGray"/>
              </w:rPr>
            </w:pPr>
            <w:r w:rsidRPr="00E57328">
              <w:rPr>
                <w:highlight w:val="lightGray"/>
              </w:rPr>
              <w:t>NR operating band groups</w:t>
            </w:r>
            <w:r w:rsidRPr="00E57328">
              <w:rPr>
                <w:highlight w:val="lightGray"/>
                <w:vertAlign w:val="superscript"/>
              </w:rPr>
              <w:t xml:space="preserve"> Note1</w:t>
            </w:r>
          </w:p>
        </w:tc>
        <w:tc>
          <w:tcPr>
            <w:tcW w:w="1650" w:type="pct"/>
            <w:gridSpan w:val="2"/>
            <w:shd w:val="clear" w:color="auto" w:fill="auto"/>
            <w:vAlign w:val="center"/>
          </w:tcPr>
          <w:p w14:paraId="48E64A58" w14:textId="77777777" w:rsidR="003B3C20" w:rsidRPr="00E57328" w:rsidRDefault="003B3C20" w:rsidP="00BC7348">
            <w:pPr>
              <w:pStyle w:val="TAH"/>
              <w:rPr>
                <w:highlight w:val="lightGray"/>
              </w:rPr>
            </w:pPr>
            <w:r w:rsidRPr="00E57328">
              <w:rPr>
                <w:highlight w:val="lightGray"/>
              </w:rPr>
              <w:t>Minimum SSB_RP</w:t>
            </w:r>
          </w:p>
        </w:tc>
        <w:tc>
          <w:tcPr>
            <w:tcW w:w="964" w:type="pct"/>
            <w:shd w:val="clear" w:color="auto" w:fill="auto"/>
          </w:tcPr>
          <w:p w14:paraId="45BEFA58" w14:textId="77777777" w:rsidR="003B3C20" w:rsidRPr="00E57328" w:rsidRDefault="003B3C20" w:rsidP="00BC7348">
            <w:pPr>
              <w:pStyle w:val="TAH"/>
              <w:rPr>
                <w:highlight w:val="lightGray"/>
              </w:rPr>
            </w:pPr>
            <w:r w:rsidRPr="00E57328">
              <w:rPr>
                <w:highlight w:val="lightGray"/>
              </w:rPr>
              <w:t>SSB Ês/Iot</w:t>
            </w:r>
          </w:p>
        </w:tc>
      </w:tr>
      <w:tr w:rsidR="003B3C20" w:rsidRPr="009F78EA" w14:paraId="5754DD6D" w14:textId="77777777" w:rsidTr="00BC7348">
        <w:trPr>
          <w:trHeight w:val="105"/>
        </w:trPr>
        <w:tc>
          <w:tcPr>
            <w:tcW w:w="600" w:type="pct"/>
            <w:vMerge/>
            <w:shd w:val="clear" w:color="auto" w:fill="auto"/>
          </w:tcPr>
          <w:p w14:paraId="18A0C431" w14:textId="77777777" w:rsidR="003B3C20" w:rsidRPr="00E57328" w:rsidRDefault="003B3C20" w:rsidP="00BC7348">
            <w:pPr>
              <w:pStyle w:val="TAH"/>
              <w:rPr>
                <w:highlight w:val="lightGray"/>
              </w:rPr>
            </w:pPr>
          </w:p>
        </w:tc>
        <w:tc>
          <w:tcPr>
            <w:tcW w:w="1786" w:type="pct"/>
            <w:vMerge/>
            <w:shd w:val="clear" w:color="auto" w:fill="auto"/>
            <w:vAlign w:val="center"/>
          </w:tcPr>
          <w:p w14:paraId="6A9355FA" w14:textId="77777777" w:rsidR="003B3C20" w:rsidRPr="00E57328" w:rsidRDefault="003B3C20" w:rsidP="00BC7348">
            <w:pPr>
              <w:pStyle w:val="TAH"/>
              <w:rPr>
                <w:highlight w:val="lightGray"/>
              </w:rPr>
            </w:pPr>
          </w:p>
        </w:tc>
        <w:tc>
          <w:tcPr>
            <w:tcW w:w="1650" w:type="pct"/>
            <w:gridSpan w:val="2"/>
            <w:shd w:val="clear" w:color="auto" w:fill="auto"/>
            <w:vAlign w:val="center"/>
          </w:tcPr>
          <w:p w14:paraId="31565148" w14:textId="77777777" w:rsidR="003B3C20" w:rsidRPr="00E57328" w:rsidRDefault="003B3C20" w:rsidP="00BC7348">
            <w:pPr>
              <w:pStyle w:val="TAH"/>
              <w:rPr>
                <w:highlight w:val="lightGray"/>
              </w:rPr>
            </w:pPr>
            <w:r w:rsidRPr="00E57328">
              <w:rPr>
                <w:highlight w:val="lightGray"/>
              </w:rPr>
              <w:t>dBm / SCS</w:t>
            </w:r>
            <w:r w:rsidRPr="00E57328">
              <w:rPr>
                <w:highlight w:val="lightGray"/>
                <w:vertAlign w:val="subscript"/>
              </w:rPr>
              <w:t>SSB</w:t>
            </w:r>
          </w:p>
        </w:tc>
        <w:tc>
          <w:tcPr>
            <w:tcW w:w="964" w:type="pct"/>
            <w:vMerge w:val="restart"/>
            <w:shd w:val="clear" w:color="auto" w:fill="auto"/>
            <w:vAlign w:val="center"/>
          </w:tcPr>
          <w:p w14:paraId="5778FB7D" w14:textId="77777777" w:rsidR="003B3C20" w:rsidRPr="00E57328" w:rsidRDefault="003B3C20" w:rsidP="00BC7348">
            <w:pPr>
              <w:pStyle w:val="TAH"/>
              <w:rPr>
                <w:highlight w:val="lightGray"/>
              </w:rPr>
            </w:pPr>
            <w:r w:rsidRPr="00E57328">
              <w:rPr>
                <w:highlight w:val="lightGray"/>
              </w:rPr>
              <w:t>dB</w:t>
            </w:r>
          </w:p>
        </w:tc>
      </w:tr>
      <w:tr w:rsidR="003B3C20" w:rsidRPr="009F78EA" w14:paraId="1656B699" w14:textId="77777777" w:rsidTr="00BC7348">
        <w:trPr>
          <w:trHeight w:val="105"/>
        </w:trPr>
        <w:tc>
          <w:tcPr>
            <w:tcW w:w="600" w:type="pct"/>
            <w:vMerge/>
            <w:shd w:val="clear" w:color="auto" w:fill="auto"/>
          </w:tcPr>
          <w:p w14:paraId="6DBF7177" w14:textId="77777777" w:rsidR="003B3C20" w:rsidRPr="00E57328" w:rsidRDefault="003B3C20" w:rsidP="00BC7348">
            <w:pPr>
              <w:pStyle w:val="TAH"/>
              <w:rPr>
                <w:highlight w:val="lightGray"/>
              </w:rPr>
            </w:pPr>
          </w:p>
        </w:tc>
        <w:tc>
          <w:tcPr>
            <w:tcW w:w="1786" w:type="pct"/>
            <w:vMerge/>
            <w:shd w:val="clear" w:color="auto" w:fill="auto"/>
            <w:vAlign w:val="center"/>
          </w:tcPr>
          <w:p w14:paraId="6470DE62" w14:textId="77777777" w:rsidR="003B3C20" w:rsidRPr="00E57328" w:rsidRDefault="003B3C20" w:rsidP="00BC7348">
            <w:pPr>
              <w:pStyle w:val="TAH"/>
              <w:rPr>
                <w:highlight w:val="lightGray"/>
              </w:rPr>
            </w:pPr>
          </w:p>
        </w:tc>
        <w:tc>
          <w:tcPr>
            <w:tcW w:w="824" w:type="pct"/>
            <w:shd w:val="clear" w:color="auto" w:fill="auto"/>
            <w:vAlign w:val="center"/>
          </w:tcPr>
          <w:p w14:paraId="5910550E" w14:textId="77777777" w:rsidR="003B3C20" w:rsidRPr="00E57328" w:rsidRDefault="003B3C20" w:rsidP="00BC7348">
            <w:pPr>
              <w:pStyle w:val="TAH"/>
              <w:rPr>
                <w:highlight w:val="lightGray"/>
              </w:rPr>
            </w:pPr>
            <w:r w:rsidRPr="00E57328">
              <w:rPr>
                <w:highlight w:val="lightGray"/>
              </w:rPr>
              <w:t>SCS</w:t>
            </w:r>
            <w:r w:rsidRPr="00E57328">
              <w:rPr>
                <w:highlight w:val="lightGray"/>
                <w:vertAlign w:val="subscript"/>
              </w:rPr>
              <w:t>SSB</w:t>
            </w:r>
            <w:r w:rsidRPr="00E57328">
              <w:rPr>
                <w:highlight w:val="lightGray"/>
              </w:rPr>
              <w:t xml:space="preserve"> = 15 kHz</w:t>
            </w:r>
          </w:p>
        </w:tc>
        <w:tc>
          <w:tcPr>
            <w:tcW w:w="826" w:type="pct"/>
            <w:shd w:val="clear" w:color="auto" w:fill="auto"/>
            <w:vAlign w:val="center"/>
          </w:tcPr>
          <w:p w14:paraId="629BD2CD" w14:textId="77777777" w:rsidR="003B3C20" w:rsidRPr="00E57328" w:rsidRDefault="003B3C20" w:rsidP="00BC7348">
            <w:pPr>
              <w:pStyle w:val="TAH"/>
              <w:rPr>
                <w:highlight w:val="lightGray"/>
              </w:rPr>
            </w:pPr>
            <w:r w:rsidRPr="00E57328">
              <w:rPr>
                <w:highlight w:val="lightGray"/>
              </w:rPr>
              <w:t>SCS</w:t>
            </w:r>
            <w:r w:rsidRPr="00E57328">
              <w:rPr>
                <w:highlight w:val="lightGray"/>
                <w:vertAlign w:val="subscript"/>
              </w:rPr>
              <w:t>SSB</w:t>
            </w:r>
            <w:r w:rsidRPr="00E57328">
              <w:rPr>
                <w:highlight w:val="lightGray"/>
              </w:rPr>
              <w:t xml:space="preserve"> = 30 kHz</w:t>
            </w:r>
          </w:p>
        </w:tc>
        <w:tc>
          <w:tcPr>
            <w:tcW w:w="964" w:type="pct"/>
            <w:vMerge/>
            <w:shd w:val="clear" w:color="auto" w:fill="auto"/>
          </w:tcPr>
          <w:p w14:paraId="0EF2DEB6" w14:textId="77777777" w:rsidR="003B3C20" w:rsidRPr="00E57328" w:rsidRDefault="003B3C20" w:rsidP="00BC7348">
            <w:pPr>
              <w:pStyle w:val="TAH"/>
              <w:rPr>
                <w:highlight w:val="lightGray"/>
              </w:rPr>
            </w:pPr>
          </w:p>
        </w:tc>
      </w:tr>
      <w:tr w:rsidR="003B3C20" w:rsidRPr="009F78EA" w14:paraId="5FCE8D82" w14:textId="77777777" w:rsidTr="00BC7348">
        <w:tc>
          <w:tcPr>
            <w:tcW w:w="600" w:type="pct"/>
            <w:vMerge w:val="restart"/>
            <w:shd w:val="clear" w:color="auto" w:fill="auto"/>
            <w:vAlign w:val="center"/>
          </w:tcPr>
          <w:p w14:paraId="17A7D431" w14:textId="77777777" w:rsidR="003B3C20" w:rsidRPr="00E57328" w:rsidRDefault="003B3C20" w:rsidP="00BC7348">
            <w:pPr>
              <w:keepNext/>
              <w:keepLines/>
              <w:spacing w:after="0"/>
              <w:jc w:val="center"/>
              <w:rPr>
                <w:rFonts w:ascii="Arial" w:hAnsi="Arial" w:cs="Arial"/>
                <w:b/>
                <w:sz w:val="18"/>
                <w:highlight w:val="lightGray"/>
              </w:rPr>
            </w:pPr>
            <w:r w:rsidRPr="00E57328">
              <w:rPr>
                <w:rFonts w:ascii="Arial" w:hAnsi="Arial"/>
                <w:b/>
                <w:sz w:val="18"/>
                <w:highlight w:val="lightGray"/>
              </w:rPr>
              <w:t>Condition</w:t>
            </w:r>
            <w:r w:rsidRPr="00E57328">
              <w:rPr>
                <w:rFonts w:ascii="Arial" w:hAnsi="Arial" w:cs="Arial"/>
                <w:b/>
                <w:sz w:val="18"/>
                <w:highlight w:val="lightGray"/>
              </w:rPr>
              <w:t>s</w:t>
            </w:r>
          </w:p>
        </w:tc>
        <w:tc>
          <w:tcPr>
            <w:tcW w:w="1786" w:type="pct"/>
            <w:shd w:val="clear" w:color="auto" w:fill="auto"/>
          </w:tcPr>
          <w:p w14:paraId="1C840FA7" w14:textId="77777777" w:rsidR="003B3C20" w:rsidRPr="00E57328" w:rsidRDefault="003B3C20" w:rsidP="00BC7348">
            <w:pPr>
              <w:pStyle w:val="TAC"/>
              <w:rPr>
                <w:highlight w:val="lightGray"/>
              </w:rPr>
            </w:pPr>
            <w:r w:rsidRPr="00E57328">
              <w:rPr>
                <w:highlight w:val="lightGray"/>
              </w:rPr>
              <w:t>NR_FDD_FR1_A, NR_TDD_FR1_A</w:t>
            </w:r>
          </w:p>
        </w:tc>
        <w:tc>
          <w:tcPr>
            <w:tcW w:w="824" w:type="pct"/>
            <w:shd w:val="clear" w:color="auto" w:fill="auto"/>
            <w:vAlign w:val="center"/>
          </w:tcPr>
          <w:p w14:paraId="115947D2" w14:textId="77777777" w:rsidR="003B3C20" w:rsidRPr="00E57328" w:rsidRDefault="003B3C20" w:rsidP="00BC7348">
            <w:pPr>
              <w:pStyle w:val="TAC"/>
              <w:rPr>
                <w:highlight w:val="lightGray"/>
              </w:rPr>
            </w:pPr>
            <w:r w:rsidRPr="00E57328">
              <w:rPr>
                <w:highlight w:val="lightGray"/>
              </w:rPr>
              <w:t>-124</w:t>
            </w:r>
          </w:p>
        </w:tc>
        <w:tc>
          <w:tcPr>
            <w:tcW w:w="826" w:type="pct"/>
            <w:shd w:val="clear" w:color="auto" w:fill="auto"/>
            <w:vAlign w:val="center"/>
          </w:tcPr>
          <w:p w14:paraId="29250813" w14:textId="77777777" w:rsidR="003B3C20" w:rsidRPr="00E57328" w:rsidRDefault="003B3C20" w:rsidP="00BC7348">
            <w:pPr>
              <w:pStyle w:val="TAC"/>
              <w:rPr>
                <w:highlight w:val="lightGray"/>
              </w:rPr>
            </w:pPr>
            <w:r w:rsidRPr="00E57328">
              <w:rPr>
                <w:highlight w:val="lightGray"/>
              </w:rPr>
              <w:t>-121</w:t>
            </w:r>
          </w:p>
        </w:tc>
        <w:tc>
          <w:tcPr>
            <w:tcW w:w="964" w:type="pct"/>
            <w:vMerge w:val="restart"/>
            <w:shd w:val="clear" w:color="auto" w:fill="auto"/>
            <w:vAlign w:val="center"/>
          </w:tcPr>
          <w:p w14:paraId="0CB39101" w14:textId="77777777" w:rsidR="003B3C20" w:rsidRPr="00E57328" w:rsidRDefault="003B3C20" w:rsidP="00BC7348">
            <w:pPr>
              <w:pStyle w:val="TAC"/>
              <w:rPr>
                <w:highlight w:val="lightGray"/>
              </w:rPr>
            </w:pPr>
            <w:r w:rsidRPr="00FA30C6">
              <w:rPr>
                <w:highlight w:val="yellow"/>
              </w:rPr>
              <w:sym w:font="Symbol" w:char="F0B3"/>
            </w:r>
            <w:r w:rsidRPr="00FA30C6">
              <w:rPr>
                <w:highlight w:val="yellow"/>
              </w:rPr>
              <w:t xml:space="preserve"> -4</w:t>
            </w:r>
          </w:p>
        </w:tc>
      </w:tr>
      <w:tr w:rsidR="003B3C20" w:rsidRPr="009F78EA" w14:paraId="0076B0FE" w14:textId="77777777" w:rsidTr="00BC7348">
        <w:tc>
          <w:tcPr>
            <w:tcW w:w="600" w:type="pct"/>
            <w:vMerge/>
            <w:shd w:val="clear" w:color="auto" w:fill="auto"/>
            <w:vAlign w:val="center"/>
          </w:tcPr>
          <w:p w14:paraId="12178C45" w14:textId="77777777" w:rsidR="003B3C20" w:rsidRPr="00E57328" w:rsidRDefault="003B3C20" w:rsidP="00BC7348">
            <w:pPr>
              <w:keepNext/>
              <w:keepLines/>
              <w:spacing w:after="0"/>
              <w:jc w:val="center"/>
              <w:rPr>
                <w:rFonts w:ascii="Arial" w:hAnsi="Arial" w:cs="Arial"/>
                <w:b/>
                <w:sz w:val="18"/>
                <w:highlight w:val="lightGray"/>
              </w:rPr>
            </w:pPr>
          </w:p>
        </w:tc>
        <w:tc>
          <w:tcPr>
            <w:tcW w:w="1786" w:type="pct"/>
            <w:shd w:val="clear" w:color="auto" w:fill="auto"/>
            <w:vAlign w:val="center"/>
          </w:tcPr>
          <w:p w14:paraId="2C6CF6F4" w14:textId="77777777" w:rsidR="003B3C20" w:rsidRPr="00E57328" w:rsidRDefault="003B3C20" w:rsidP="00BC7348">
            <w:pPr>
              <w:pStyle w:val="TAC"/>
              <w:rPr>
                <w:highlight w:val="lightGray"/>
                <w:lang w:val="sv-SE"/>
              </w:rPr>
            </w:pPr>
            <w:r w:rsidRPr="00E57328">
              <w:rPr>
                <w:highlight w:val="lightGray"/>
                <w:lang w:val="sv-SE"/>
              </w:rPr>
              <w:t>NR_FDD_FR1_B</w:t>
            </w:r>
          </w:p>
        </w:tc>
        <w:tc>
          <w:tcPr>
            <w:tcW w:w="824" w:type="pct"/>
            <w:shd w:val="clear" w:color="auto" w:fill="auto"/>
          </w:tcPr>
          <w:p w14:paraId="6B4AB7D8" w14:textId="77777777" w:rsidR="003B3C20" w:rsidRPr="00E57328" w:rsidRDefault="003B3C20" w:rsidP="00BC7348">
            <w:pPr>
              <w:pStyle w:val="TAC"/>
              <w:rPr>
                <w:highlight w:val="lightGray"/>
              </w:rPr>
            </w:pPr>
            <w:r w:rsidRPr="00E57328">
              <w:rPr>
                <w:highlight w:val="lightGray"/>
              </w:rPr>
              <w:t>-123.5</w:t>
            </w:r>
          </w:p>
        </w:tc>
        <w:tc>
          <w:tcPr>
            <w:tcW w:w="826" w:type="pct"/>
            <w:shd w:val="clear" w:color="auto" w:fill="auto"/>
          </w:tcPr>
          <w:p w14:paraId="2C7BC511" w14:textId="77777777" w:rsidR="003B3C20" w:rsidRPr="00E57328" w:rsidRDefault="003B3C20" w:rsidP="00BC7348">
            <w:pPr>
              <w:pStyle w:val="TAC"/>
              <w:rPr>
                <w:highlight w:val="lightGray"/>
                <w:lang w:val="sv-SE"/>
              </w:rPr>
            </w:pPr>
            <w:r w:rsidRPr="00E57328">
              <w:rPr>
                <w:highlight w:val="lightGray"/>
              </w:rPr>
              <w:t>-120.5</w:t>
            </w:r>
          </w:p>
        </w:tc>
        <w:tc>
          <w:tcPr>
            <w:tcW w:w="964" w:type="pct"/>
            <w:vMerge/>
            <w:shd w:val="clear" w:color="auto" w:fill="auto"/>
            <w:vAlign w:val="center"/>
          </w:tcPr>
          <w:p w14:paraId="2343F0B9" w14:textId="77777777" w:rsidR="003B3C20" w:rsidRPr="00E57328" w:rsidRDefault="003B3C20" w:rsidP="00BC7348">
            <w:pPr>
              <w:pStyle w:val="TAC"/>
              <w:rPr>
                <w:highlight w:val="lightGray"/>
                <w:lang w:val="sv-SE"/>
              </w:rPr>
            </w:pPr>
          </w:p>
        </w:tc>
      </w:tr>
      <w:tr w:rsidR="003B3C20" w:rsidRPr="009F78EA" w14:paraId="3534DE38" w14:textId="77777777" w:rsidTr="00BC7348">
        <w:tc>
          <w:tcPr>
            <w:tcW w:w="600" w:type="pct"/>
            <w:vMerge/>
            <w:shd w:val="clear" w:color="auto" w:fill="auto"/>
            <w:vAlign w:val="center"/>
          </w:tcPr>
          <w:p w14:paraId="6470B432" w14:textId="77777777" w:rsidR="003B3C20" w:rsidRPr="00E57328" w:rsidRDefault="003B3C20" w:rsidP="00BC7348">
            <w:pPr>
              <w:keepNext/>
              <w:keepLines/>
              <w:spacing w:after="0"/>
              <w:jc w:val="center"/>
              <w:rPr>
                <w:rFonts w:ascii="Arial" w:hAnsi="Arial" w:cs="Arial"/>
                <w:b/>
                <w:sz w:val="18"/>
                <w:highlight w:val="lightGray"/>
              </w:rPr>
            </w:pPr>
          </w:p>
        </w:tc>
        <w:tc>
          <w:tcPr>
            <w:tcW w:w="1786" w:type="pct"/>
            <w:shd w:val="clear" w:color="auto" w:fill="auto"/>
            <w:vAlign w:val="center"/>
          </w:tcPr>
          <w:p w14:paraId="52BDDDA5" w14:textId="77777777" w:rsidR="003B3C20" w:rsidRPr="00E57328" w:rsidRDefault="003B3C20" w:rsidP="00BC7348">
            <w:pPr>
              <w:pStyle w:val="TAC"/>
              <w:rPr>
                <w:highlight w:val="lightGray"/>
                <w:lang w:val="sv-SE"/>
              </w:rPr>
            </w:pPr>
            <w:r w:rsidRPr="00E57328">
              <w:rPr>
                <w:highlight w:val="lightGray"/>
                <w:lang w:val="sv-SE"/>
              </w:rPr>
              <w:t>NR_TDD_FR1_C</w:t>
            </w:r>
          </w:p>
        </w:tc>
        <w:tc>
          <w:tcPr>
            <w:tcW w:w="824" w:type="pct"/>
            <w:shd w:val="clear" w:color="auto" w:fill="auto"/>
            <w:vAlign w:val="center"/>
          </w:tcPr>
          <w:p w14:paraId="58ECF56E" w14:textId="77777777" w:rsidR="003B3C20" w:rsidRPr="00E57328" w:rsidRDefault="003B3C20" w:rsidP="00BC7348">
            <w:pPr>
              <w:pStyle w:val="TAC"/>
              <w:rPr>
                <w:highlight w:val="lightGray"/>
              </w:rPr>
            </w:pPr>
            <w:r w:rsidRPr="00E57328">
              <w:rPr>
                <w:highlight w:val="lightGray"/>
              </w:rPr>
              <w:t>-123</w:t>
            </w:r>
          </w:p>
        </w:tc>
        <w:tc>
          <w:tcPr>
            <w:tcW w:w="826" w:type="pct"/>
            <w:shd w:val="clear" w:color="auto" w:fill="auto"/>
            <w:vAlign w:val="center"/>
          </w:tcPr>
          <w:p w14:paraId="15906BC8" w14:textId="77777777" w:rsidR="003B3C20" w:rsidRPr="00E57328" w:rsidRDefault="003B3C20" w:rsidP="00BC7348">
            <w:pPr>
              <w:pStyle w:val="TAC"/>
              <w:rPr>
                <w:highlight w:val="lightGray"/>
                <w:lang w:val="sv-SE"/>
              </w:rPr>
            </w:pPr>
            <w:r w:rsidRPr="00E57328">
              <w:rPr>
                <w:highlight w:val="lightGray"/>
              </w:rPr>
              <w:t>-120</w:t>
            </w:r>
          </w:p>
        </w:tc>
        <w:tc>
          <w:tcPr>
            <w:tcW w:w="964" w:type="pct"/>
            <w:vMerge/>
            <w:shd w:val="clear" w:color="auto" w:fill="auto"/>
            <w:vAlign w:val="center"/>
          </w:tcPr>
          <w:p w14:paraId="6083A3EE" w14:textId="77777777" w:rsidR="003B3C20" w:rsidRPr="00E57328" w:rsidRDefault="003B3C20" w:rsidP="00BC7348">
            <w:pPr>
              <w:pStyle w:val="TAC"/>
              <w:rPr>
                <w:highlight w:val="lightGray"/>
                <w:lang w:val="sv-SE"/>
              </w:rPr>
            </w:pPr>
          </w:p>
        </w:tc>
      </w:tr>
      <w:tr w:rsidR="003B3C20" w:rsidRPr="009F78EA" w14:paraId="6CEEAABD" w14:textId="77777777" w:rsidTr="00BC7348">
        <w:tc>
          <w:tcPr>
            <w:tcW w:w="600" w:type="pct"/>
            <w:vMerge/>
            <w:shd w:val="clear" w:color="auto" w:fill="auto"/>
            <w:vAlign w:val="center"/>
          </w:tcPr>
          <w:p w14:paraId="483DCE61" w14:textId="77777777" w:rsidR="003B3C20" w:rsidRPr="00E57328" w:rsidRDefault="003B3C20" w:rsidP="00BC7348">
            <w:pPr>
              <w:keepNext/>
              <w:keepLines/>
              <w:spacing w:after="0"/>
              <w:jc w:val="center"/>
              <w:rPr>
                <w:rFonts w:ascii="Arial" w:hAnsi="Arial" w:cs="Arial"/>
                <w:b/>
                <w:sz w:val="18"/>
                <w:highlight w:val="lightGray"/>
              </w:rPr>
            </w:pPr>
          </w:p>
        </w:tc>
        <w:tc>
          <w:tcPr>
            <w:tcW w:w="1786" w:type="pct"/>
            <w:shd w:val="clear" w:color="auto" w:fill="auto"/>
            <w:vAlign w:val="center"/>
          </w:tcPr>
          <w:p w14:paraId="06233662" w14:textId="77777777" w:rsidR="003B3C20" w:rsidRPr="00E57328" w:rsidRDefault="003B3C20" w:rsidP="00BC7348">
            <w:pPr>
              <w:pStyle w:val="TAC"/>
              <w:rPr>
                <w:highlight w:val="lightGray"/>
                <w:lang w:val="sv-SE"/>
              </w:rPr>
            </w:pPr>
            <w:r w:rsidRPr="00E57328">
              <w:rPr>
                <w:highlight w:val="lightGray"/>
                <w:lang w:val="sv-SE"/>
              </w:rPr>
              <w:t>NR_FDD_FR1_D, NR_TDD_FR1_D</w:t>
            </w:r>
          </w:p>
        </w:tc>
        <w:tc>
          <w:tcPr>
            <w:tcW w:w="824" w:type="pct"/>
            <w:shd w:val="clear" w:color="auto" w:fill="auto"/>
            <w:vAlign w:val="center"/>
          </w:tcPr>
          <w:p w14:paraId="0FEA0A99" w14:textId="77777777" w:rsidR="003B3C20" w:rsidRPr="00E57328" w:rsidRDefault="003B3C20" w:rsidP="00BC7348">
            <w:pPr>
              <w:pStyle w:val="TAC"/>
              <w:rPr>
                <w:highlight w:val="lightGray"/>
              </w:rPr>
            </w:pPr>
            <w:r w:rsidRPr="00E57328">
              <w:rPr>
                <w:highlight w:val="lightGray"/>
              </w:rPr>
              <w:t>-122.5</w:t>
            </w:r>
          </w:p>
        </w:tc>
        <w:tc>
          <w:tcPr>
            <w:tcW w:w="826" w:type="pct"/>
            <w:shd w:val="clear" w:color="auto" w:fill="auto"/>
            <w:vAlign w:val="center"/>
          </w:tcPr>
          <w:p w14:paraId="20A53D84" w14:textId="77777777" w:rsidR="003B3C20" w:rsidRPr="00E57328" w:rsidRDefault="003B3C20" w:rsidP="00BC7348">
            <w:pPr>
              <w:pStyle w:val="TAC"/>
              <w:rPr>
                <w:highlight w:val="lightGray"/>
              </w:rPr>
            </w:pPr>
            <w:r w:rsidRPr="00E57328">
              <w:rPr>
                <w:highlight w:val="lightGray"/>
              </w:rPr>
              <w:t>-119.5</w:t>
            </w:r>
          </w:p>
        </w:tc>
        <w:tc>
          <w:tcPr>
            <w:tcW w:w="964" w:type="pct"/>
            <w:vMerge/>
            <w:shd w:val="clear" w:color="auto" w:fill="auto"/>
            <w:vAlign w:val="center"/>
          </w:tcPr>
          <w:p w14:paraId="7E35B1B0" w14:textId="77777777" w:rsidR="003B3C20" w:rsidRPr="00E57328" w:rsidRDefault="003B3C20" w:rsidP="00BC7348">
            <w:pPr>
              <w:pStyle w:val="TAC"/>
              <w:rPr>
                <w:highlight w:val="lightGray"/>
                <w:lang w:val="sv-SE"/>
              </w:rPr>
            </w:pPr>
          </w:p>
        </w:tc>
      </w:tr>
      <w:tr w:rsidR="003B3C20" w:rsidRPr="009F78EA" w14:paraId="4BF24618" w14:textId="77777777" w:rsidTr="00BC7348">
        <w:tc>
          <w:tcPr>
            <w:tcW w:w="600" w:type="pct"/>
            <w:vMerge/>
            <w:shd w:val="clear" w:color="auto" w:fill="auto"/>
            <w:vAlign w:val="center"/>
          </w:tcPr>
          <w:p w14:paraId="1B1913F7" w14:textId="77777777" w:rsidR="003B3C20" w:rsidRPr="00E57328" w:rsidRDefault="003B3C20" w:rsidP="00BC734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C1FB596" w14:textId="77777777" w:rsidR="003B3C20" w:rsidRPr="00E57328" w:rsidRDefault="003B3C20" w:rsidP="00BC7348">
            <w:pPr>
              <w:pStyle w:val="TAC"/>
              <w:rPr>
                <w:highlight w:val="lightGray"/>
                <w:lang w:val="sv-SE"/>
              </w:rPr>
            </w:pPr>
            <w:r w:rsidRPr="00E57328">
              <w:rPr>
                <w:highlight w:val="lightGray"/>
                <w:lang w:val="sv-SE"/>
              </w:rPr>
              <w:t>NR_FDD_FR1_E, NR_TDD_FR1_E</w:t>
            </w:r>
          </w:p>
        </w:tc>
        <w:tc>
          <w:tcPr>
            <w:tcW w:w="824" w:type="pct"/>
            <w:shd w:val="clear" w:color="auto" w:fill="auto"/>
            <w:vAlign w:val="center"/>
          </w:tcPr>
          <w:p w14:paraId="57860093" w14:textId="77777777" w:rsidR="003B3C20" w:rsidRPr="00E57328" w:rsidRDefault="003B3C20" w:rsidP="00BC7348">
            <w:pPr>
              <w:pStyle w:val="TAC"/>
              <w:rPr>
                <w:highlight w:val="lightGray"/>
              </w:rPr>
            </w:pPr>
            <w:r w:rsidRPr="00E57328">
              <w:rPr>
                <w:highlight w:val="lightGray"/>
              </w:rPr>
              <w:t>-122</w:t>
            </w:r>
          </w:p>
        </w:tc>
        <w:tc>
          <w:tcPr>
            <w:tcW w:w="826" w:type="pct"/>
            <w:shd w:val="clear" w:color="auto" w:fill="auto"/>
            <w:vAlign w:val="center"/>
          </w:tcPr>
          <w:p w14:paraId="4AD0F360" w14:textId="77777777" w:rsidR="003B3C20" w:rsidRPr="00E57328" w:rsidRDefault="003B3C20" w:rsidP="00BC7348">
            <w:pPr>
              <w:pStyle w:val="TAC"/>
              <w:rPr>
                <w:highlight w:val="lightGray"/>
                <w:lang w:val="sv-SE"/>
              </w:rPr>
            </w:pPr>
            <w:r w:rsidRPr="00E57328">
              <w:rPr>
                <w:highlight w:val="lightGray"/>
              </w:rPr>
              <w:t>-119</w:t>
            </w:r>
          </w:p>
        </w:tc>
        <w:tc>
          <w:tcPr>
            <w:tcW w:w="964" w:type="pct"/>
            <w:vMerge/>
            <w:shd w:val="clear" w:color="auto" w:fill="auto"/>
            <w:vAlign w:val="center"/>
          </w:tcPr>
          <w:p w14:paraId="4D1579E6" w14:textId="77777777" w:rsidR="003B3C20" w:rsidRPr="00E57328" w:rsidRDefault="003B3C20" w:rsidP="00BC7348">
            <w:pPr>
              <w:pStyle w:val="TAC"/>
              <w:rPr>
                <w:highlight w:val="lightGray"/>
                <w:lang w:val="sv-SE"/>
              </w:rPr>
            </w:pPr>
          </w:p>
        </w:tc>
      </w:tr>
      <w:tr w:rsidR="003B3C20" w:rsidRPr="009F78EA" w14:paraId="11D3F7A5" w14:textId="77777777" w:rsidTr="00BC7348">
        <w:tc>
          <w:tcPr>
            <w:tcW w:w="600" w:type="pct"/>
            <w:vMerge/>
            <w:shd w:val="clear" w:color="auto" w:fill="auto"/>
            <w:vAlign w:val="center"/>
          </w:tcPr>
          <w:p w14:paraId="2877E2E2" w14:textId="77777777" w:rsidR="003B3C20" w:rsidRPr="00E57328" w:rsidRDefault="003B3C20" w:rsidP="00BC734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A47BB9D" w14:textId="77777777" w:rsidR="003B3C20" w:rsidRPr="00E57328" w:rsidRDefault="003B3C20" w:rsidP="00BC7348">
            <w:pPr>
              <w:pStyle w:val="TAC"/>
              <w:rPr>
                <w:highlight w:val="lightGray"/>
                <w:lang w:val="sv-SE"/>
              </w:rPr>
            </w:pPr>
            <w:r w:rsidRPr="00E57328">
              <w:rPr>
                <w:highlight w:val="lightGray"/>
                <w:lang w:val="sv-SE"/>
              </w:rPr>
              <w:t>NR_FDD_FR1_F</w:t>
            </w:r>
          </w:p>
        </w:tc>
        <w:tc>
          <w:tcPr>
            <w:tcW w:w="824" w:type="pct"/>
            <w:shd w:val="clear" w:color="auto" w:fill="auto"/>
            <w:vAlign w:val="center"/>
          </w:tcPr>
          <w:p w14:paraId="4CF542C3" w14:textId="77777777" w:rsidR="003B3C20" w:rsidRPr="00E57328" w:rsidRDefault="003B3C20" w:rsidP="00BC7348">
            <w:pPr>
              <w:pStyle w:val="TAC"/>
              <w:rPr>
                <w:highlight w:val="lightGray"/>
              </w:rPr>
            </w:pPr>
            <w:r w:rsidRPr="00E57328">
              <w:rPr>
                <w:highlight w:val="lightGray"/>
              </w:rPr>
              <w:t>-121.5</w:t>
            </w:r>
          </w:p>
        </w:tc>
        <w:tc>
          <w:tcPr>
            <w:tcW w:w="826" w:type="pct"/>
            <w:shd w:val="clear" w:color="auto" w:fill="auto"/>
            <w:vAlign w:val="center"/>
          </w:tcPr>
          <w:p w14:paraId="780F0CAD" w14:textId="77777777" w:rsidR="003B3C20" w:rsidRPr="00E57328" w:rsidRDefault="003B3C20" w:rsidP="00BC7348">
            <w:pPr>
              <w:pStyle w:val="TAC"/>
              <w:rPr>
                <w:highlight w:val="lightGray"/>
              </w:rPr>
            </w:pPr>
            <w:r w:rsidRPr="00E57328">
              <w:rPr>
                <w:highlight w:val="lightGray"/>
              </w:rPr>
              <w:t>-118.5</w:t>
            </w:r>
          </w:p>
        </w:tc>
        <w:tc>
          <w:tcPr>
            <w:tcW w:w="964" w:type="pct"/>
            <w:vMerge/>
            <w:shd w:val="clear" w:color="auto" w:fill="auto"/>
            <w:vAlign w:val="center"/>
          </w:tcPr>
          <w:p w14:paraId="746640E1" w14:textId="77777777" w:rsidR="003B3C20" w:rsidRPr="00E57328" w:rsidRDefault="003B3C20" w:rsidP="00BC7348">
            <w:pPr>
              <w:pStyle w:val="TAC"/>
              <w:rPr>
                <w:highlight w:val="lightGray"/>
                <w:lang w:val="sv-SE"/>
              </w:rPr>
            </w:pPr>
          </w:p>
        </w:tc>
      </w:tr>
      <w:tr w:rsidR="003B3C20" w:rsidRPr="009F78EA" w14:paraId="5B425125" w14:textId="77777777" w:rsidTr="00BC7348">
        <w:tc>
          <w:tcPr>
            <w:tcW w:w="600" w:type="pct"/>
            <w:vMerge/>
            <w:shd w:val="clear" w:color="auto" w:fill="auto"/>
            <w:vAlign w:val="center"/>
          </w:tcPr>
          <w:p w14:paraId="0BD02AD2" w14:textId="77777777" w:rsidR="003B3C20" w:rsidRPr="00E57328" w:rsidRDefault="003B3C20" w:rsidP="00BC734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C075E67" w14:textId="77777777" w:rsidR="003B3C20" w:rsidRPr="00E57328" w:rsidRDefault="003B3C20" w:rsidP="00BC7348">
            <w:pPr>
              <w:pStyle w:val="TAC"/>
              <w:rPr>
                <w:highlight w:val="lightGray"/>
                <w:lang w:val="sv-SE"/>
              </w:rPr>
            </w:pPr>
            <w:r w:rsidRPr="00E57328">
              <w:rPr>
                <w:highlight w:val="lightGray"/>
                <w:lang w:val="sv-SE"/>
              </w:rPr>
              <w:t>NR_FDD_FR1_G</w:t>
            </w:r>
          </w:p>
        </w:tc>
        <w:tc>
          <w:tcPr>
            <w:tcW w:w="824" w:type="pct"/>
            <w:shd w:val="clear" w:color="auto" w:fill="auto"/>
            <w:vAlign w:val="center"/>
          </w:tcPr>
          <w:p w14:paraId="51BD8463" w14:textId="77777777" w:rsidR="003B3C20" w:rsidRPr="00E57328" w:rsidRDefault="003B3C20" w:rsidP="00BC7348">
            <w:pPr>
              <w:pStyle w:val="TAC"/>
              <w:rPr>
                <w:highlight w:val="lightGray"/>
              </w:rPr>
            </w:pPr>
            <w:r w:rsidRPr="00E57328">
              <w:rPr>
                <w:highlight w:val="lightGray"/>
              </w:rPr>
              <w:t>-121</w:t>
            </w:r>
          </w:p>
        </w:tc>
        <w:tc>
          <w:tcPr>
            <w:tcW w:w="826" w:type="pct"/>
            <w:shd w:val="clear" w:color="auto" w:fill="auto"/>
            <w:vAlign w:val="center"/>
          </w:tcPr>
          <w:p w14:paraId="6E8CA42D" w14:textId="77777777" w:rsidR="003B3C20" w:rsidRPr="00E57328" w:rsidRDefault="003B3C20" w:rsidP="00BC7348">
            <w:pPr>
              <w:pStyle w:val="TAC"/>
              <w:rPr>
                <w:highlight w:val="lightGray"/>
                <w:lang w:val="sv-SE"/>
              </w:rPr>
            </w:pPr>
            <w:r w:rsidRPr="00E57328">
              <w:rPr>
                <w:highlight w:val="lightGray"/>
              </w:rPr>
              <w:t>-118</w:t>
            </w:r>
          </w:p>
        </w:tc>
        <w:tc>
          <w:tcPr>
            <w:tcW w:w="964" w:type="pct"/>
            <w:vMerge/>
            <w:shd w:val="clear" w:color="auto" w:fill="auto"/>
            <w:vAlign w:val="center"/>
          </w:tcPr>
          <w:p w14:paraId="248346DD" w14:textId="77777777" w:rsidR="003B3C20" w:rsidRPr="00E57328" w:rsidRDefault="003B3C20" w:rsidP="00BC7348">
            <w:pPr>
              <w:pStyle w:val="TAC"/>
              <w:rPr>
                <w:highlight w:val="lightGray"/>
                <w:lang w:val="sv-SE"/>
              </w:rPr>
            </w:pPr>
          </w:p>
        </w:tc>
      </w:tr>
      <w:tr w:rsidR="003B3C20" w:rsidRPr="009F78EA" w14:paraId="7836D645" w14:textId="77777777" w:rsidTr="00BC7348">
        <w:tc>
          <w:tcPr>
            <w:tcW w:w="600" w:type="pct"/>
            <w:vMerge/>
            <w:shd w:val="clear" w:color="auto" w:fill="auto"/>
            <w:vAlign w:val="center"/>
          </w:tcPr>
          <w:p w14:paraId="1A2FCF83" w14:textId="77777777" w:rsidR="003B3C20" w:rsidRPr="00E57328" w:rsidRDefault="003B3C20" w:rsidP="00BC734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7388A9D" w14:textId="77777777" w:rsidR="003B3C20" w:rsidRPr="00E57328" w:rsidRDefault="003B3C20" w:rsidP="00BC7348">
            <w:pPr>
              <w:pStyle w:val="TAC"/>
              <w:rPr>
                <w:highlight w:val="lightGray"/>
                <w:lang w:val="sv-SE"/>
              </w:rPr>
            </w:pPr>
            <w:r w:rsidRPr="00E57328">
              <w:rPr>
                <w:highlight w:val="lightGray"/>
                <w:lang w:val="sv-SE"/>
              </w:rPr>
              <w:t>NR_FDD_FR1_H</w:t>
            </w:r>
          </w:p>
        </w:tc>
        <w:tc>
          <w:tcPr>
            <w:tcW w:w="824" w:type="pct"/>
            <w:shd w:val="clear" w:color="auto" w:fill="auto"/>
            <w:vAlign w:val="center"/>
          </w:tcPr>
          <w:p w14:paraId="0F2A8174" w14:textId="77777777" w:rsidR="003B3C20" w:rsidRPr="00FA30C6" w:rsidRDefault="003B3C20" w:rsidP="00BC7348">
            <w:pPr>
              <w:pStyle w:val="TAC"/>
              <w:rPr>
                <w:highlight w:val="yellow"/>
              </w:rPr>
            </w:pPr>
            <w:r w:rsidRPr="00FA30C6">
              <w:rPr>
                <w:highlight w:val="yellow"/>
              </w:rPr>
              <w:t>-120.5</w:t>
            </w:r>
          </w:p>
        </w:tc>
        <w:tc>
          <w:tcPr>
            <w:tcW w:w="826" w:type="pct"/>
            <w:shd w:val="clear" w:color="auto" w:fill="auto"/>
            <w:vAlign w:val="center"/>
          </w:tcPr>
          <w:p w14:paraId="6CB4FF80" w14:textId="77777777" w:rsidR="003B3C20" w:rsidRPr="00FA30C6" w:rsidRDefault="003B3C20" w:rsidP="00BC7348">
            <w:pPr>
              <w:pStyle w:val="TAC"/>
              <w:rPr>
                <w:highlight w:val="yellow"/>
                <w:lang w:val="sv-SE"/>
              </w:rPr>
            </w:pPr>
            <w:r w:rsidRPr="00FA30C6">
              <w:rPr>
                <w:highlight w:val="yellow"/>
              </w:rPr>
              <w:t>-117.5</w:t>
            </w:r>
          </w:p>
        </w:tc>
        <w:tc>
          <w:tcPr>
            <w:tcW w:w="964" w:type="pct"/>
            <w:vMerge/>
            <w:shd w:val="clear" w:color="auto" w:fill="auto"/>
            <w:vAlign w:val="center"/>
          </w:tcPr>
          <w:p w14:paraId="76BAD2D3" w14:textId="77777777" w:rsidR="003B3C20" w:rsidRPr="00E57328" w:rsidRDefault="003B3C20" w:rsidP="00BC7348">
            <w:pPr>
              <w:pStyle w:val="TAC"/>
              <w:rPr>
                <w:highlight w:val="lightGray"/>
                <w:lang w:val="sv-SE"/>
              </w:rPr>
            </w:pPr>
          </w:p>
        </w:tc>
      </w:tr>
      <w:tr w:rsidR="003B3C20" w:rsidRPr="006C53D9" w14:paraId="710C5AE2" w14:textId="77777777" w:rsidTr="00BC7348">
        <w:tc>
          <w:tcPr>
            <w:tcW w:w="5000" w:type="pct"/>
            <w:gridSpan w:val="5"/>
            <w:shd w:val="clear" w:color="auto" w:fill="auto"/>
          </w:tcPr>
          <w:p w14:paraId="6AC70B60" w14:textId="77777777" w:rsidR="003B3C20" w:rsidRPr="006C53D9" w:rsidRDefault="003B3C20" w:rsidP="00BC7348">
            <w:pPr>
              <w:pStyle w:val="TAN"/>
            </w:pPr>
            <w:r w:rsidRPr="00E57328">
              <w:rPr>
                <w:highlight w:val="lightGray"/>
              </w:rPr>
              <w:t>NOTE 1:</w:t>
            </w:r>
            <w:r w:rsidRPr="00E57328">
              <w:rPr>
                <w:highlight w:val="lightGray"/>
              </w:rPr>
              <w:tab/>
              <w:t>NR operating band groups are defined in clause 3.5.2.</w:t>
            </w:r>
          </w:p>
        </w:tc>
      </w:tr>
    </w:tbl>
    <w:p w14:paraId="0207776F" w14:textId="77777777" w:rsidR="003B3C20" w:rsidRDefault="003B3C20" w:rsidP="003B3C20">
      <w:pPr>
        <w:overflowPunct/>
        <w:jc w:val="both"/>
        <w:textAlignment w:val="auto"/>
        <w:rPr>
          <w:rFonts w:ascii="Arial" w:eastAsia="SimSun" w:hAnsi="Arial"/>
        </w:rPr>
      </w:pPr>
    </w:p>
    <w:p w14:paraId="737D7D04" w14:textId="77777777" w:rsidR="003B3C20" w:rsidRDefault="003B3C20" w:rsidP="003B3C20">
      <w:pPr>
        <w:jc w:val="both"/>
        <w:rPr>
          <w:rFonts w:ascii="Arial" w:hAnsi="Arial" w:cs="Arial"/>
        </w:rPr>
      </w:pPr>
      <w:r>
        <w:rPr>
          <w:rFonts w:ascii="Arial" w:hAnsi="Arial" w:cs="Arial"/>
        </w:rPr>
        <w:t xml:space="preserve">In summary the Es/Iot of both NR Cell 2 and E-UTRA Cell 1 shall be above -4dB as per the Es/Iot side conditions. Then, in order not to perform reselection to NR Cell 2, the criterion for reselection should not be met by a </w:t>
      </w:r>
      <w:r w:rsidRPr="00FD581B">
        <w:rPr>
          <w:rFonts w:ascii="Arial" w:hAnsi="Arial" w:cs="Arial"/>
        </w:rPr>
        <w:t xml:space="preserve">margin of at least 6dB for RSRP reselections based on absolute </w:t>
      </w:r>
      <w:r>
        <w:rPr>
          <w:rFonts w:ascii="Arial" w:hAnsi="Arial" w:cs="Arial"/>
        </w:rPr>
        <w:t xml:space="preserve">priorities. Regarding the RSRP recuirements for the accuracy, the </w:t>
      </w:r>
      <w:r w:rsidRPr="00251319">
        <w:rPr>
          <w:rFonts w:ascii="Arial" w:hAnsi="Arial" w:cs="Arial"/>
        </w:rPr>
        <w:t xml:space="preserve">tightest requirement </w:t>
      </w:r>
      <w:r>
        <w:rPr>
          <w:rFonts w:ascii="Arial" w:hAnsi="Arial" w:cs="Arial"/>
        </w:rPr>
        <w:t xml:space="preserve">for SSB_RP shall be above -120.5dBm/15kHz or -117.5dBm/30kHz for band group NR_FDD_FR1_H for NR Cell 2 and -117.5dBm/15kHz for band group </w:t>
      </w:r>
      <w:r w:rsidRPr="002E1F29">
        <w:rPr>
          <w:rFonts w:ascii="Arial" w:hAnsi="Arial" w:cs="Arial"/>
        </w:rPr>
        <w:t>FDD_N</w:t>
      </w:r>
      <w:r>
        <w:rPr>
          <w:rFonts w:ascii="Arial" w:hAnsi="Arial" w:cs="Arial"/>
        </w:rPr>
        <w:t xml:space="preserve"> for E-UTRA Cell 1.</w:t>
      </w:r>
    </w:p>
    <w:p w14:paraId="65B25F9A" w14:textId="77777777" w:rsidR="00307376" w:rsidRPr="006B42F1" w:rsidRDefault="00307376" w:rsidP="00307376">
      <w:pPr>
        <w:overflowPunct/>
        <w:spacing w:before="120" w:after="120"/>
        <w:jc w:val="both"/>
        <w:textAlignment w:val="auto"/>
        <w:rPr>
          <w:rFonts w:ascii="Arial" w:hAnsi="Arial"/>
          <w:u w:val="single"/>
        </w:rPr>
      </w:pPr>
      <w:r>
        <w:rPr>
          <w:rFonts w:ascii="Arial" w:hAnsi="Arial"/>
          <w:u w:val="single"/>
        </w:rPr>
        <w:t>d) Controlled parameters critical to verdict</w:t>
      </w:r>
    </w:p>
    <w:p w14:paraId="070A7D60" w14:textId="77777777" w:rsidR="00307376" w:rsidRDefault="00307376" w:rsidP="00307376">
      <w:pPr>
        <w:jc w:val="both"/>
        <w:rPr>
          <w:rFonts w:ascii="Arial" w:hAnsi="Arial"/>
        </w:rPr>
      </w:pPr>
      <w:r>
        <w:rPr>
          <w:rFonts w:ascii="Arial" w:hAnsi="Arial"/>
        </w:rPr>
        <w:t>In this test case there are two aspects to consider:</w:t>
      </w:r>
    </w:p>
    <w:p w14:paraId="38788AF7" w14:textId="77777777" w:rsidR="00307376" w:rsidRDefault="00307376" w:rsidP="0030737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0377FD53" w14:textId="77777777" w:rsidR="00307376" w:rsidRPr="007363FF" w:rsidRDefault="00307376" w:rsidP="00307376">
      <w:pPr>
        <w:numPr>
          <w:ilvl w:val="0"/>
          <w:numId w:val="2"/>
        </w:numPr>
        <w:overflowPunct/>
        <w:jc w:val="both"/>
        <w:textAlignment w:val="auto"/>
        <w:rPr>
          <w:rFonts w:ascii="Arial" w:hAnsi="Arial"/>
        </w:rPr>
      </w:pPr>
      <w:r>
        <w:rPr>
          <w:rFonts w:ascii="Arial" w:hAnsi="Arial"/>
        </w:rPr>
        <w:t xml:space="preserve">The uncertainties in the UE response (SS-RSRP and SS-RSRQ reports) </w:t>
      </w:r>
    </w:p>
    <w:p w14:paraId="2D3E1998" w14:textId="77777777" w:rsidR="00307376" w:rsidRDefault="00307376" w:rsidP="00307376">
      <w:pPr>
        <w:overflowPunct/>
        <w:jc w:val="both"/>
        <w:textAlignment w:val="auto"/>
        <w:rPr>
          <w:rFonts w:ascii="Arial" w:eastAsia="SimSun"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Pr>
          <w:rFonts w:ascii="Arial" w:eastAsia="SimSun" w:hAnsi="Arial"/>
        </w:rPr>
        <w:t xml:space="preserve">. Both cells must meet the </w:t>
      </w:r>
      <w:r w:rsidRPr="00FA30C6">
        <w:rPr>
          <w:rFonts w:ascii="Arial" w:eastAsia="SimSun" w:hAnsi="Arial"/>
        </w:rPr>
        <w:t>SSB_RP</w:t>
      </w:r>
      <w:r>
        <w:rPr>
          <w:rFonts w:ascii="Arial" w:eastAsia="SimSun" w:hAnsi="Arial"/>
        </w:rPr>
        <w:t xml:space="preserve"> and SCH_RP</w:t>
      </w:r>
      <w:r w:rsidRPr="00FA30C6">
        <w:rPr>
          <w:rFonts w:ascii="Arial" w:eastAsia="SimSun" w:hAnsi="Arial"/>
        </w:rPr>
        <w:t xml:space="preserve"> and Es/Iot side conditions in TS 38.133 clause</w:t>
      </w:r>
      <w:r w:rsidRPr="00FA30C6">
        <w:t xml:space="preserve"> </w:t>
      </w:r>
      <w:r w:rsidRPr="00FA30C6">
        <w:rPr>
          <w:rFonts w:ascii="Arial" w:eastAsia="SimSun" w:hAnsi="Arial"/>
        </w:rPr>
        <w:t>B.1.2-1</w:t>
      </w:r>
      <w:r>
        <w:rPr>
          <w:rFonts w:ascii="Arial" w:eastAsia="SimSun" w:hAnsi="Arial"/>
        </w:rPr>
        <w:t xml:space="preserve"> and </w:t>
      </w:r>
      <w:r w:rsidRPr="00FA30C6">
        <w:rPr>
          <w:rFonts w:ascii="Arial" w:eastAsia="SimSun" w:hAnsi="Arial"/>
        </w:rPr>
        <w:t>TS 3</w:t>
      </w:r>
      <w:r>
        <w:rPr>
          <w:rFonts w:ascii="Arial" w:eastAsia="SimSun" w:hAnsi="Arial"/>
        </w:rPr>
        <w:t>6</w:t>
      </w:r>
      <w:r w:rsidRPr="00FA30C6">
        <w:rPr>
          <w:rFonts w:ascii="Arial" w:eastAsia="SimSun" w:hAnsi="Arial"/>
        </w:rPr>
        <w:t>.133 clause</w:t>
      </w:r>
      <w:r w:rsidRPr="00FA30C6">
        <w:t xml:space="preserve"> </w:t>
      </w:r>
      <w:r w:rsidRPr="00FA30C6">
        <w:rPr>
          <w:rFonts w:ascii="Arial" w:eastAsia="SimSun" w:hAnsi="Arial"/>
        </w:rPr>
        <w:t>B.1.2-1</w:t>
      </w:r>
      <w:r>
        <w:rPr>
          <w:rFonts w:ascii="Arial" w:eastAsia="SimSun" w:hAnsi="Arial"/>
        </w:rPr>
        <w:t>.</w:t>
      </w:r>
    </w:p>
    <w:p w14:paraId="426897C9" w14:textId="77777777" w:rsidR="00307376" w:rsidRDefault="00307376" w:rsidP="00307376">
      <w:pPr>
        <w:overflowPunct/>
        <w:jc w:val="both"/>
        <w:textAlignment w:val="auto"/>
        <w:rPr>
          <w:rFonts w:ascii="Arial" w:eastAsia="SimSun" w:hAnsi="Arial"/>
        </w:rPr>
      </w:pPr>
      <w:r>
        <w:rPr>
          <w:rFonts w:ascii="Arial" w:eastAsia="SimSun" w:hAnsi="Arial"/>
        </w:rPr>
        <w:t>In this test the UE will attempt to search for better suitable cel of higher priorityl in T2 in IDLE. In order not to reselect, NR Cell 2 cannot meet the reselection criteria by 6dB.</w:t>
      </w:r>
    </w:p>
    <w:p w14:paraId="329A0484" w14:textId="77777777" w:rsidR="006327F9" w:rsidRDefault="006327F9" w:rsidP="006327F9">
      <w:pPr>
        <w:jc w:val="both"/>
        <w:rPr>
          <w:rFonts w:ascii="Arial" w:hAnsi="Arial"/>
        </w:rPr>
      </w:pPr>
      <w:r w:rsidRPr="002A4927">
        <w:rPr>
          <w:rFonts w:ascii="Arial" w:hAnsi="Arial"/>
        </w:rPr>
        <w:t xml:space="preserve">The </w:t>
      </w:r>
      <w:r>
        <w:rPr>
          <w:rFonts w:ascii="Arial" w:hAnsi="Arial"/>
        </w:rPr>
        <w:t>10</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Pr>
          <w:rFonts w:ascii="Arial" w:hAnsi="Arial"/>
        </w:rPr>
        <w:t xml:space="preserve"> TS 38.133 and TS 36.133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“Requirement” column of section g) in the spreadsheet.</w:t>
      </w:r>
    </w:p>
    <w:p w14:paraId="59AC0947" w14:textId="77777777" w:rsidR="006327F9" w:rsidRDefault="006327F9" w:rsidP="006327F9">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37ECD404" w14:textId="77777777" w:rsidR="006327F9" w:rsidRDefault="006327F9" w:rsidP="006327F9">
      <w:pPr>
        <w:jc w:val="both"/>
        <w:rPr>
          <w:rFonts w:ascii="Arial" w:hAnsi="Arial"/>
        </w:rPr>
      </w:pPr>
      <w:r w:rsidRPr="008C2ACA">
        <w:rPr>
          <w:rFonts w:ascii="Arial" w:hAnsi="Arial"/>
        </w:rPr>
        <w:lastRenderedPageBreak/>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2</w:t>
      </w:r>
      <w:r w:rsidRPr="008C2ACA">
        <w:rPr>
          <w:rFonts w:ascii="Arial" w:hAnsi="Arial"/>
        </w:rPr>
        <w:t xml:space="preserve"> </w:t>
      </w:r>
      <w:r>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2</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138E7486" w14:textId="77777777" w:rsidR="006327F9" w:rsidRPr="008C2ACA" w:rsidRDefault="006327F9" w:rsidP="006327F9">
      <w:pPr>
        <w:jc w:val="both"/>
        <w:rPr>
          <w:rFonts w:ascii="Arial" w:hAnsi="Arial"/>
        </w:rPr>
      </w:pPr>
      <w:r w:rsidRPr="008C2ACA">
        <w:rPr>
          <w:rFonts w:ascii="Arial" w:hAnsi="Arial"/>
        </w:rPr>
        <w:t xml:space="preserve">In some cases, the sensitivity factor is an intermediate value. For example, the Cell </w:t>
      </w:r>
      <w:r>
        <w:rPr>
          <w:rFonts w:ascii="Arial" w:hAnsi="Arial"/>
        </w:rPr>
        <w:t>2</w:t>
      </w:r>
      <w:r w:rsidRPr="008C2ACA">
        <w:rPr>
          <w:rFonts w:ascii="Arial" w:hAnsi="Arial"/>
        </w:rPr>
        <w:t xml:space="preserve"> Es/Noc has an effect on </w:t>
      </w:r>
      <w:r>
        <w:rPr>
          <w:rFonts w:ascii="Arial" w:hAnsi="Arial"/>
        </w:rPr>
        <w:t>freq 2 I</w:t>
      </w:r>
      <w:r w:rsidRPr="008C2ACA">
        <w:rPr>
          <w:rFonts w:ascii="Arial" w:hAnsi="Arial"/>
        </w:rPr>
        <w:t>o which depends on ratios of the powers making up the total. In such cases a sensitivity factor value between 0 and 1 results. It is important to calculate these correctly to obtain the overall uncertainty.</w:t>
      </w:r>
    </w:p>
    <w:p w14:paraId="5B18EEB4" w14:textId="77777777" w:rsidR="006327F9" w:rsidRPr="008C2ACA" w:rsidRDefault="006327F9" w:rsidP="006327F9">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47907599" w14:textId="77777777" w:rsidR="0043410D" w:rsidRPr="00396D93" w:rsidRDefault="0043410D" w:rsidP="0043410D">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0BFC4F51" w14:textId="77777777" w:rsidR="0043410D" w:rsidRDefault="0043410D" w:rsidP="0043410D">
      <w:pPr>
        <w:jc w:val="both"/>
        <w:rPr>
          <w:rFonts w:ascii="Arial" w:hAnsi="Arial"/>
        </w:rPr>
      </w:pPr>
      <w:r>
        <w:rPr>
          <w:rFonts w:ascii="Arial" w:hAnsi="Arial"/>
        </w:rPr>
        <w:t>When the test system uncertainties and the UE SS-RSRP reporting accuracy are combined, the (root-sum square of test system uncertainties) is added arithmetically to the UE SS-RSRP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1F60055" w14:textId="77777777" w:rsidR="008A2ACD" w:rsidRDefault="008A2ACD" w:rsidP="008A2ACD">
      <w:pPr>
        <w:overflowPunct/>
        <w:jc w:val="both"/>
        <w:textAlignment w:val="auto"/>
        <w:rPr>
          <w:rFonts w:ascii="Arial" w:hAnsi="Arial"/>
        </w:rPr>
      </w:pPr>
      <w:r>
        <w:rPr>
          <w:rFonts w:ascii="Arial" w:eastAsia="SimSun" w:hAnsi="Arial"/>
        </w:rPr>
        <w:t xml:space="preserve">During all T1 to T3 </w:t>
      </w:r>
      <w:r w:rsidRPr="00D47ED7">
        <w:rPr>
          <w:rFonts w:ascii="Arial" w:hAnsi="Arial"/>
        </w:rPr>
        <w:t>Ês/Iot</w:t>
      </w:r>
      <w:r>
        <w:rPr>
          <w:rFonts w:ascii="Arial" w:hAnsi="Arial"/>
        </w:rPr>
        <w:t xml:space="preserve"> of LTE Cell 1 is well within </w:t>
      </w:r>
      <w:r w:rsidRPr="00D47ED7">
        <w:rPr>
          <w:rFonts w:ascii="Arial" w:hAnsi="Arial"/>
        </w:rPr>
        <w:t xml:space="preserve">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and no offset needs to be applied. However the </w:t>
      </w:r>
      <w:r w:rsidRPr="00D47ED7">
        <w:rPr>
          <w:rFonts w:ascii="Arial" w:hAnsi="Arial"/>
        </w:rPr>
        <w:t>Ês/Iot</w:t>
      </w:r>
      <w:r>
        <w:rPr>
          <w:rFonts w:ascii="Arial" w:hAnsi="Arial"/>
        </w:rPr>
        <w:t xml:space="preserve"> of NR Cell 2 is just within </w:t>
      </w:r>
      <w:r w:rsidRPr="00D47ED7">
        <w:rPr>
          <w:rFonts w:ascii="Arial" w:hAnsi="Arial"/>
        </w:rPr>
        <w:t xml:space="preserve">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and to compensate for the test system uncertainties offset of +0.3 dB needs to be applied. </w:t>
      </w:r>
    </w:p>
    <w:p w14:paraId="557766C4" w14:textId="77777777" w:rsidR="008A2ACD" w:rsidRDefault="008A2ACD" w:rsidP="008A2ACD">
      <w:pPr>
        <w:overflowPunct/>
        <w:jc w:val="both"/>
        <w:textAlignment w:val="auto"/>
        <w:rPr>
          <w:rFonts w:ascii="Arial" w:hAnsi="Arial"/>
        </w:rPr>
      </w:pPr>
      <w:r>
        <w:rPr>
          <w:rFonts w:ascii="Arial" w:hAnsi="Arial"/>
        </w:rPr>
        <w:t xml:space="preserve">The rest of the parameters critical to the verdict such as SSB_RP of NR Cell 2, </w:t>
      </w:r>
      <w:r w:rsidRPr="006A18C5">
        <w:rPr>
          <w:rFonts w:ascii="Arial" w:hAnsi="Arial"/>
        </w:rPr>
        <w:t>SCH_RP</w:t>
      </w:r>
      <w:r>
        <w:rPr>
          <w:rFonts w:ascii="Arial" w:hAnsi="Arial"/>
        </w:rPr>
        <w:t xml:space="preserve"> of E-UTRA Cell 1 and Io for both frequency channels, meet the core requirements without the need additional offset. </w:t>
      </w:r>
    </w:p>
    <w:p w14:paraId="23F191AE" w14:textId="77777777" w:rsidR="005D0A73" w:rsidRDefault="005D0A73" w:rsidP="005D0A73">
      <w:pPr>
        <w:overflowPunct/>
        <w:jc w:val="both"/>
        <w:textAlignment w:val="auto"/>
        <w:rPr>
          <w:rFonts w:ascii="Arial" w:hAnsi="Arial"/>
        </w:rPr>
      </w:pPr>
      <w:r>
        <w:rPr>
          <w:rFonts w:ascii="Arial" w:hAnsi="Arial"/>
        </w:rPr>
        <w:t>During T2 UE should not reselect to the NR Cell 2 and because  the reselection criterion (</w:t>
      </w:r>
      <w:r w:rsidRPr="00027E6C">
        <w:rPr>
          <w:rFonts w:ascii="Arial" w:hAnsi="Arial"/>
        </w:rPr>
        <w:t>Cell 2 Srxlev - Thresh_X_HighP</w:t>
      </w:r>
      <w:r>
        <w:rPr>
          <w:rFonts w:ascii="Arial" w:hAnsi="Arial"/>
        </w:rPr>
        <w:t xml:space="preserve"> &gt; 6 dB) will not be meet even after considering the MU, the reselection will not be triggered and no additional offset is required for that reason. </w:t>
      </w:r>
    </w:p>
    <w:p w14:paraId="10E07623" w14:textId="77777777" w:rsidR="00755D2E" w:rsidRPr="00745FAC" w:rsidRDefault="00755D2E" w:rsidP="00755D2E">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E20E001" w14:textId="77777777" w:rsidR="00755D2E" w:rsidRDefault="00755D2E" w:rsidP="00755D2E">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1E3E3E30" w14:textId="4ACCC705" w:rsidR="00755D2E" w:rsidRDefault="00755D2E" w:rsidP="00755D2E">
      <w:pPr>
        <w:overflowPunct/>
        <w:jc w:val="both"/>
        <w:textAlignment w:val="auto"/>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r>
        <w:rPr>
          <w:rFonts w:ascii="Arial" w:eastAsia="SimSun" w:hAnsi="Arial"/>
          <w:lang w:eastAsia="zh-CN"/>
        </w:rPr>
        <w:t xml:space="preserve"> </w:t>
      </w:r>
      <w:r w:rsidR="00135DB8">
        <w:rPr>
          <w:rFonts w:ascii="Arial" w:eastAsia="SimSun" w:hAnsi="Arial"/>
          <w:lang w:eastAsia="zh-CN"/>
        </w:rPr>
        <w:t>This time the calculated parameters include applied offsets.</w:t>
      </w:r>
    </w:p>
    <w:p w14:paraId="08282757" w14:textId="77777777" w:rsidR="00FB1B2A" w:rsidRPr="00556626" w:rsidRDefault="00FB1B2A" w:rsidP="00FB1B2A">
      <w:pPr>
        <w:spacing w:before="120" w:after="120"/>
        <w:jc w:val="both"/>
        <w:rPr>
          <w:rFonts w:ascii="Arial" w:hAnsi="Arial"/>
          <w:u w:val="single"/>
        </w:rPr>
      </w:pPr>
      <w:r w:rsidRPr="00556626">
        <w:rPr>
          <w:rFonts w:ascii="Arial" w:hAnsi="Arial"/>
          <w:u w:val="single"/>
        </w:rPr>
        <w:t>g) Check controlled parameters Min/Max</w:t>
      </w:r>
    </w:p>
    <w:p w14:paraId="0779DB33" w14:textId="77777777" w:rsidR="00FB1B2A" w:rsidRPr="00556626" w:rsidRDefault="00FB1B2A" w:rsidP="00FB1B2A">
      <w:pPr>
        <w:jc w:val="both"/>
        <w:rPr>
          <w:rFonts w:ascii="Arial" w:hAnsi="Arial"/>
        </w:rPr>
      </w:pPr>
      <w:r w:rsidRPr="00556626">
        <w:rPr>
          <w:rFonts w:ascii="Arial" w:hAnsi="Arial"/>
        </w:rPr>
        <w:t>Using a format similar to that in step d), the nominal value of each controlled parame</w:t>
      </w:r>
      <w:r>
        <w:rPr>
          <w:rFonts w:ascii="Arial" w:hAnsi="Arial"/>
        </w:rPr>
        <w:t>ter is recalculated, as</w:t>
      </w:r>
      <w:r w:rsidRPr="00556626">
        <w:rPr>
          <w:rFonts w:ascii="Arial" w:hAnsi="Arial"/>
        </w:rPr>
        <w:t xml:space="preserve"> some w</w:t>
      </w:r>
      <w:r>
        <w:rPr>
          <w:rFonts w:ascii="Arial" w:hAnsi="Arial"/>
        </w:rPr>
        <w:t>ould</w:t>
      </w:r>
      <w:r w:rsidRPr="00556626">
        <w:rPr>
          <w:rFonts w:ascii="Arial" w:hAnsi="Arial"/>
        </w:rPr>
        <w:t xml:space="preserve"> have changed from the original </w:t>
      </w:r>
      <w:r>
        <w:rPr>
          <w:rFonts w:ascii="Arial" w:hAnsi="Arial"/>
        </w:rPr>
        <w:t xml:space="preserve">if </w:t>
      </w:r>
      <w:r w:rsidRPr="00556626">
        <w:rPr>
          <w:rFonts w:ascii="Arial" w:hAnsi="Arial"/>
        </w:rPr>
        <w:t>the Test Tolerances</w:t>
      </w:r>
      <w:r>
        <w:rPr>
          <w:rFonts w:ascii="Arial" w:hAnsi="Arial"/>
        </w:rPr>
        <w:t xml:space="preserve"> were applied</w:t>
      </w:r>
      <w:r w:rsidRPr="00556626">
        <w:rPr>
          <w:rFonts w:ascii="Arial" w:hAnsi="Arial"/>
        </w:rPr>
        <w:t xml:space="preserve"> in step f).</w:t>
      </w:r>
    </w:p>
    <w:p w14:paraId="68DAD58B" w14:textId="77777777" w:rsidR="00FB1B2A" w:rsidRDefault="00FB1B2A" w:rsidP="00FB1B2A">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or time period,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E3F212B" w14:textId="77777777" w:rsidR="00FB1B2A" w:rsidRDefault="00FB1B2A" w:rsidP="00FB1B2A">
      <w:pPr>
        <w:jc w:val="both"/>
        <w:rPr>
          <w:rFonts w:ascii="Arial" w:hAnsi="Arial"/>
        </w:rPr>
      </w:pPr>
      <w:r w:rsidRPr="00556626">
        <w:rPr>
          <w:rFonts w:ascii="Arial" w:hAnsi="Arial"/>
        </w:rPr>
        <w:t>With the uncertainty values a</w:t>
      </w:r>
      <w:r>
        <w:rPr>
          <w:rFonts w:ascii="Arial" w:hAnsi="Arial"/>
        </w:rPr>
        <w:t xml:space="preserve">nd Test Tolerances proposed, the </w:t>
      </w:r>
      <w:r w:rsidRPr="00556626">
        <w:rPr>
          <w:rFonts w:ascii="Arial" w:hAnsi="Arial"/>
        </w:rPr>
        <w:t>requirements are met.</w:t>
      </w:r>
    </w:p>
    <w:p w14:paraId="46E84922" w14:textId="77777777" w:rsidR="00FB1B2A" w:rsidRDefault="00FB1B2A" w:rsidP="00FB1B2A">
      <w:pPr>
        <w:jc w:val="both"/>
        <w:rPr>
          <w:rFonts w:ascii="Arial" w:hAnsi="Arial"/>
        </w:rPr>
      </w:pPr>
      <w:r>
        <w:rPr>
          <w:rFonts w:ascii="Arial" w:hAnsi="Arial"/>
        </w:rPr>
        <w:t>For this test, the verdict is based on the SS-RSRP and SS-RSRQ values reported by the UE. As stated earlier, the reported values are affected by:</w:t>
      </w:r>
    </w:p>
    <w:p w14:paraId="584A8760" w14:textId="77777777" w:rsidR="00FB1B2A" w:rsidRDefault="00FB1B2A" w:rsidP="00FB1B2A">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3E38488A" w14:textId="77777777" w:rsidR="00FB1B2A" w:rsidRPr="007363FF" w:rsidRDefault="00FB1B2A" w:rsidP="00FB1B2A">
      <w:pPr>
        <w:numPr>
          <w:ilvl w:val="0"/>
          <w:numId w:val="2"/>
        </w:numPr>
        <w:overflowPunct/>
        <w:jc w:val="both"/>
        <w:textAlignment w:val="auto"/>
        <w:rPr>
          <w:rFonts w:ascii="Arial" w:hAnsi="Arial"/>
        </w:rPr>
      </w:pPr>
      <w:r>
        <w:rPr>
          <w:rFonts w:ascii="Arial" w:hAnsi="Arial"/>
        </w:rPr>
        <w:t xml:space="preserve">The uncertainties in the UE response (SS-RSRP and SS-RSRQ reports) </w:t>
      </w:r>
    </w:p>
    <w:p w14:paraId="1043A7BC" w14:textId="77777777" w:rsidR="00FB1B2A" w:rsidRDefault="00FB1B2A" w:rsidP="00FB1B2A">
      <w:pPr>
        <w:jc w:val="both"/>
        <w:rPr>
          <w:rFonts w:ascii="Arial" w:hAnsi="Arial"/>
        </w:rPr>
      </w:pPr>
      <w:r>
        <w:rPr>
          <w:rFonts w:ascii="Arial" w:hAnsi="Arial"/>
        </w:rPr>
        <w:lastRenderedPageBreak/>
        <w:t>Having ensured that the stimulus set by the Test system remains within the side conditions, and knowing its uncertainty, we now need to calculate the range of SS-RSRP and SS-RSRQ values of NR Cell 2 that a conformant UE could report.</w:t>
      </w:r>
    </w:p>
    <w:p w14:paraId="0E86835C" w14:textId="77777777" w:rsidR="00FB1B2A" w:rsidRPr="00173246" w:rsidRDefault="00FB1B2A" w:rsidP="00FB1B2A">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78EF1E86" w14:textId="21BCCA43" w:rsidR="00473D8F" w:rsidRPr="00FB1B2A" w:rsidRDefault="00FB1B2A" w:rsidP="00FB1B2A">
      <w:pPr>
        <w:overflowPunct/>
        <w:jc w:val="both"/>
        <w:textAlignment w:val="auto"/>
        <w:rPr>
          <w:rFonts w:ascii="Arial" w:hAnsi="Arial"/>
        </w:rPr>
      </w:pPr>
      <w:r>
        <w:rPr>
          <w:rFonts w:ascii="Arial" w:hAnsi="Arial"/>
        </w:rPr>
        <w:t>N/A</w:t>
      </w:r>
      <w:bookmarkStart w:id="3" w:name="_Toc231531227"/>
      <w:bookmarkEnd w:id="0"/>
      <w:bookmarkEnd w:id="1"/>
      <w:bookmarkEnd w:id="2"/>
      <w:bookmarkEnd w:id="3"/>
    </w:p>
    <w:sectPr w:rsidR="00473D8F" w:rsidRPr="00FB1B2A">
      <w:headerReference w:type="even"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7E50C" w14:textId="77777777" w:rsidR="00E57328" w:rsidRDefault="00E57328">
      <w:r>
        <w:separator/>
      </w:r>
    </w:p>
  </w:endnote>
  <w:endnote w:type="continuationSeparator" w:id="0">
    <w:p w14:paraId="50365929" w14:textId="77777777" w:rsidR="00E57328" w:rsidRDefault="00E5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FB36"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017D" w14:textId="77777777" w:rsidR="00E57328" w:rsidRDefault="00E57328">
      <w:r>
        <w:separator/>
      </w:r>
    </w:p>
  </w:footnote>
  <w:footnote w:type="continuationSeparator" w:id="0">
    <w:p w14:paraId="755832BC" w14:textId="77777777" w:rsidR="00E57328" w:rsidRDefault="00E57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7930" w14:textId="77777777"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15"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1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30"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3"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503E2415"/>
    <w:multiLevelType w:val="hybridMultilevel"/>
    <w:tmpl w:val="C554C9A8"/>
    <w:lvl w:ilvl="0" w:tplc="A8E011C0">
      <w:start w:val="1"/>
      <w:numFmt w:val="decimal"/>
      <w:lvlText w:val="%1."/>
      <w:lvlJc w:val="left"/>
      <w:pPr>
        <w:tabs>
          <w:tab w:val="num" w:pos="420"/>
        </w:tabs>
        <w:ind w:left="420" w:hanging="420"/>
      </w:pPr>
    </w:lvl>
    <w:lvl w:ilvl="1" w:tplc="4DC88AA0" w:tentative="1">
      <w:start w:val="1"/>
      <w:numFmt w:val="aiueoFullWidth"/>
      <w:lvlText w:val="(%2)"/>
      <w:lvlJc w:val="left"/>
      <w:pPr>
        <w:tabs>
          <w:tab w:val="num" w:pos="840"/>
        </w:tabs>
        <w:ind w:left="840" w:hanging="420"/>
      </w:pPr>
    </w:lvl>
    <w:lvl w:ilvl="2" w:tplc="941CA208" w:tentative="1">
      <w:start w:val="1"/>
      <w:numFmt w:val="decimalEnclosedCircle"/>
      <w:lvlText w:val="%3"/>
      <w:lvlJc w:val="left"/>
      <w:pPr>
        <w:tabs>
          <w:tab w:val="num" w:pos="1260"/>
        </w:tabs>
        <w:ind w:left="1260" w:hanging="420"/>
      </w:pPr>
    </w:lvl>
    <w:lvl w:ilvl="3" w:tplc="74823126" w:tentative="1">
      <w:start w:val="1"/>
      <w:numFmt w:val="decimal"/>
      <w:lvlText w:val="%4."/>
      <w:lvlJc w:val="left"/>
      <w:pPr>
        <w:tabs>
          <w:tab w:val="num" w:pos="1680"/>
        </w:tabs>
        <w:ind w:left="1680" w:hanging="420"/>
      </w:pPr>
    </w:lvl>
    <w:lvl w:ilvl="4" w:tplc="D2E42C9A" w:tentative="1">
      <w:start w:val="1"/>
      <w:numFmt w:val="aiueoFullWidth"/>
      <w:lvlText w:val="(%5)"/>
      <w:lvlJc w:val="left"/>
      <w:pPr>
        <w:tabs>
          <w:tab w:val="num" w:pos="2100"/>
        </w:tabs>
        <w:ind w:left="2100" w:hanging="420"/>
      </w:pPr>
    </w:lvl>
    <w:lvl w:ilvl="5" w:tplc="8564E2C0" w:tentative="1">
      <w:start w:val="1"/>
      <w:numFmt w:val="decimalEnclosedCircle"/>
      <w:lvlText w:val="%6"/>
      <w:lvlJc w:val="left"/>
      <w:pPr>
        <w:tabs>
          <w:tab w:val="num" w:pos="2520"/>
        </w:tabs>
        <w:ind w:left="2520" w:hanging="420"/>
      </w:pPr>
    </w:lvl>
    <w:lvl w:ilvl="6" w:tplc="7D4C65D2" w:tentative="1">
      <w:start w:val="1"/>
      <w:numFmt w:val="decimal"/>
      <w:lvlText w:val="%7."/>
      <w:lvlJc w:val="left"/>
      <w:pPr>
        <w:tabs>
          <w:tab w:val="num" w:pos="2940"/>
        </w:tabs>
        <w:ind w:left="2940" w:hanging="420"/>
      </w:pPr>
    </w:lvl>
    <w:lvl w:ilvl="7" w:tplc="842E7334" w:tentative="1">
      <w:start w:val="1"/>
      <w:numFmt w:val="aiueoFullWidth"/>
      <w:lvlText w:val="(%8)"/>
      <w:lvlJc w:val="left"/>
      <w:pPr>
        <w:tabs>
          <w:tab w:val="num" w:pos="3360"/>
        </w:tabs>
        <w:ind w:left="3360" w:hanging="420"/>
      </w:pPr>
    </w:lvl>
    <w:lvl w:ilvl="8" w:tplc="02E0A7B6" w:tentative="1">
      <w:start w:val="1"/>
      <w:numFmt w:val="decimalEnclosedCircle"/>
      <w:lvlText w:val="%9"/>
      <w:lvlJc w:val="left"/>
      <w:pPr>
        <w:tabs>
          <w:tab w:val="num" w:pos="3780"/>
        </w:tabs>
        <w:ind w:left="3780" w:hanging="420"/>
      </w:pPr>
    </w:lvl>
  </w:abstractNum>
  <w:abstractNum w:abstractNumId="3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0E18D4"/>
    <w:multiLevelType w:val="hybridMultilevel"/>
    <w:tmpl w:val="59C681DE"/>
    <w:lvl w:ilvl="0" w:tplc="20000001">
      <w:start w:val="1"/>
      <w:numFmt w:val="bullet"/>
      <w:lvlText w:val=""/>
      <w:lvlJc w:val="left"/>
      <w:pPr>
        <w:ind w:left="833" w:hanging="360"/>
      </w:pPr>
      <w:rPr>
        <w:rFonts w:ascii="Symbol" w:hAnsi="Symbol" w:hint="default"/>
      </w:rPr>
    </w:lvl>
    <w:lvl w:ilvl="1" w:tplc="20000003" w:tentative="1">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4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9"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53"/>
  </w:num>
  <w:num w:numId="3">
    <w:abstractNumId w:val="18"/>
  </w:num>
  <w:num w:numId="4">
    <w:abstractNumId w:val="19"/>
  </w:num>
  <w:num w:numId="5">
    <w:abstractNumId w:val="1"/>
  </w:num>
  <w:num w:numId="6">
    <w:abstractNumId w:val="23"/>
  </w:num>
  <w:num w:numId="7">
    <w:abstractNumId w:val="9"/>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7"/>
  </w:num>
  <w:num w:numId="11">
    <w:abstractNumId w:val="25"/>
  </w:num>
  <w:num w:numId="12">
    <w:abstractNumId w:val="46"/>
  </w:num>
  <w:num w:numId="13">
    <w:abstractNumId w:val="51"/>
  </w:num>
  <w:num w:numId="14">
    <w:abstractNumId w:val="17"/>
  </w:num>
  <w:num w:numId="15">
    <w:abstractNumId w:val="28"/>
  </w:num>
  <w:num w:numId="16">
    <w:abstractNumId w:val="45"/>
  </w:num>
  <w:num w:numId="17">
    <w:abstractNumId w:val="10"/>
  </w:num>
  <w:num w:numId="18">
    <w:abstractNumId w:val="39"/>
  </w:num>
  <w:num w:numId="19">
    <w:abstractNumId w:val="40"/>
  </w:num>
  <w:num w:numId="20">
    <w:abstractNumId w:val="20"/>
  </w:num>
  <w:num w:numId="21">
    <w:abstractNumId w:val="27"/>
  </w:num>
  <w:num w:numId="22">
    <w:abstractNumId w:val="52"/>
  </w:num>
  <w:num w:numId="23">
    <w:abstractNumId w:val="37"/>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32"/>
  </w:num>
  <w:num w:numId="36">
    <w:abstractNumId w:val="11"/>
  </w:num>
  <w:num w:numId="37">
    <w:abstractNumId w:val="30"/>
  </w:num>
  <w:num w:numId="3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4"/>
  </w:num>
  <w:num w:numId="40">
    <w:abstractNumId w:val="21"/>
  </w:num>
  <w:num w:numId="41">
    <w:abstractNumId w:val="13"/>
  </w:num>
  <w:num w:numId="42">
    <w:abstractNumId w:val="48"/>
  </w:num>
  <w:num w:numId="43">
    <w:abstractNumId w:val="12"/>
  </w:num>
  <w:num w:numId="44">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EBE"/>
    <w:rsid w:val="00025F8C"/>
    <w:rsid w:val="00026F12"/>
    <w:rsid w:val="00027D6E"/>
    <w:rsid w:val="00027E6C"/>
    <w:rsid w:val="00030D2E"/>
    <w:rsid w:val="00031ADF"/>
    <w:rsid w:val="00032375"/>
    <w:rsid w:val="00032E2D"/>
    <w:rsid w:val="000400BB"/>
    <w:rsid w:val="000404DA"/>
    <w:rsid w:val="000410CE"/>
    <w:rsid w:val="000439DF"/>
    <w:rsid w:val="00043CE1"/>
    <w:rsid w:val="00045184"/>
    <w:rsid w:val="00045A43"/>
    <w:rsid w:val="00047A44"/>
    <w:rsid w:val="00051A1C"/>
    <w:rsid w:val="0005329F"/>
    <w:rsid w:val="0005483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96173"/>
    <w:rsid w:val="000A0D8F"/>
    <w:rsid w:val="000A1017"/>
    <w:rsid w:val="000A1E6E"/>
    <w:rsid w:val="000A3401"/>
    <w:rsid w:val="000A41E3"/>
    <w:rsid w:val="000B2EDB"/>
    <w:rsid w:val="000B38CE"/>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91C"/>
    <w:rsid w:val="000F2CFC"/>
    <w:rsid w:val="000F4964"/>
    <w:rsid w:val="000F4A3A"/>
    <w:rsid w:val="000F52A6"/>
    <w:rsid w:val="000F73FA"/>
    <w:rsid w:val="00100324"/>
    <w:rsid w:val="001032A8"/>
    <w:rsid w:val="001042E9"/>
    <w:rsid w:val="00106EBC"/>
    <w:rsid w:val="0011308A"/>
    <w:rsid w:val="001149E0"/>
    <w:rsid w:val="00115E4E"/>
    <w:rsid w:val="001166C0"/>
    <w:rsid w:val="00117150"/>
    <w:rsid w:val="00117A27"/>
    <w:rsid w:val="00117D5C"/>
    <w:rsid w:val="001207B0"/>
    <w:rsid w:val="00122BEC"/>
    <w:rsid w:val="00123EEA"/>
    <w:rsid w:val="001243A1"/>
    <w:rsid w:val="0012510C"/>
    <w:rsid w:val="00125669"/>
    <w:rsid w:val="00131888"/>
    <w:rsid w:val="00131E21"/>
    <w:rsid w:val="00132F45"/>
    <w:rsid w:val="00135CF4"/>
    <w:rsid w:val="00135DB8"/>
    <w:rsid w:val="001369B2"/>
    <w:rsid w:val="001401C8"/>
    <w:rsid w:val="001414E4"/>
    <w:rsid w:val="001437B8"/>
    <w:rsid w:val="0014507E"/>
    <w:rsid w:val="00145C19"/>
    <w:rsid w:val="001466A9"/>
    <w:rsid w:val="00146B57"/>
    <w:rsid w:val="00151371"/>
    <w:rsid w:val="00151599"/>
    <w:rsid w:val="00152CDA"/>
    <w:rsid w:val="00153960"/>
    <w:rsid w:val="001542BB"/>
    <w:rsid w:val="001564F6"/>
    <w:rsid w:val="0015746D"/>
    <w:rsid w:val="00160199"/>
    <w:rsid w:val="00163EA3"/>
    <w:rsid w:val="00165E50"/>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43F1"/>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27A4"/>
    <w:rsid w:val="001C3FC6"/>
    <w:rsid w:val="001C5AD7"/>
    <w:rsid w:val="001C5CCE"/>
    <w:rsid w:val="001C611A"/>
    <w:rsid w:val="001C6D8F"/>
    <w:rsid w:val="001D02F5"/>
    <w:rsid w:val="001D11DA"/>
    <w:rsid w:val="001D1F9C"/>
    <w:rsid w:val="001D394F"/>
    <w:rsid w:val="001D49AD"/>
    <w:rsid w:val="001D51D8"/>
    <w:rsid w:val="001D6C2E"/>
    <w:rsid w:val="001E2AB8"/>
    <w:rsid w:val="001E6489"/>
    <w:rsid w:val="001E6D07"/>
    <w:rsid w:val="001E7ECF"/>
    <w:rsid w:val="001E7FA2"/>
    <w:rsid w:val="001F09F6"/>
    <w:rsid w:val="001F766D"/>
    <w:rsid w:val="0020180D"/>
    <w:rsid w:val="00202E88"/>
    <w:rsid w:val="00202FAC"/>
    <w:rsid w:val="002056A2"/>
    <w:rsid w:val="00205838"/>
    <w:rsid w:val="00205F4D"/>
    <w:rsid w:val="0020662A"/>
    <w:rsid w:val="002072B2"/>
    <w:rsid w:val="00207E7F"/>
    <w:rsid w:val="002106C9"/>
    <w:rsid w:val="00213C3B"/>
    <w:rsid w:val="00213D31"/>
    <w:rsid w:val="00215AC2"/>
    <w:rsid w:val="002175F1"/>
    <w:rsid w:val="00220457"/>
    <w:rsid w:val="002208C7"/>
    <w:rsid w:val="00223DF7"/>
    <w:rsid w:val="00224DCF"/>
    <w:rsid w:val="00226D8A"/>
    <w:rsid w:val="002323A9"/>
    <w:rsid w:val="00241E48"/>
    <w:rsid w:val="00241EED"/>
    <w:rsid w:val="00247CD6"/>
    <w:rsid w:val="002562A9"/>
    <w:rsid w:val="00261B17"/>
    <w:rsid w:val="00262400"/>
    <w:rsid w:val="0026299E"/>
    <w:rsid w:val="00262F20"/>
    <w:rsid w:val="002633BA"/>
    <w:rsid w:val="002639DE"/>
    <w:rsid w:val="00263D88"/>
    <w:rsid w:val="0026699D"/>
    <w:rsid w:val="00270854"/>
    <w:rsid w:val="00270FC5"/>
    <w:rsid w:val="00276AFC"/>
    <w:rsid w:val="00280BD7"/>
    <w:rsid w:val="002911D9"/>
    <w:rsid w:val="002928FA"/>
    <w:rsid w:val="00294D69"/>
    <w:rsid w:val="00295FF4"/>
    <w:rsid w:val="002A023A"/>
    <w:rsid w:val="002A2611"/>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020"/>
    <w:rsid w:val="002C61C2"/>
    <w:rsid w:val="002C6398"/>
    <w:rsid w:val="002D045C"/>
    <w:rsid w:val="002D0FAD"/>
    <w:rsid w:val="002D32E6"/>
    <w:rsid w:val="002D375A"/>
    <w:rsid w:val="002D3FDB"/>
    <w:rsid w:val="002D40CE"/>
    <w:rsid w:val="002D64BC"/>
    <w:rsid w:val="002E1F29"/>
    <w:rsid w:val="002E3542"/>
    <w:rsid w:val="002E38EB"/>
    <w:rsid w:val="002E3C40"/>
    <w:rsid w:val="002E6E77"/>
    <w:rsid w:val="002E7B3D"/>
    <w:rsid w:val="002F0870"/>
    <w:rsid w:val="002F3EBA"/>
    <w:rsid w:val="002F46E4"/>
    <w:rsid w:val="002F65DB"/>
    <w:rsid w:val="002F6F77"/>
    <w:rsid w:val="002F734A"/>
    <w:rsid w:val="00300108"/>
    <w:rsid w:val="00300CB7"/>
    <w:rsid w:val="003015FC"/>
    <w:rsid w:val="003036B7"/>
    <w:rsid w:val="00304F5D"/>
    <w:rsid w:val="003059E0"/>
    <w:rsid w:val="00307376"/>
    <w:rsid w:val="00307F83"/>
    <w:rsid w:val="003103E8"/>
    <w:rsid w:val="00311304"/>
    <w:rsid w:val="00311DDD"/>
    <w:rsid w:val="00311FF0"/>
    <w:rsid w:val="00312AF9"/>
    <w:rsid w:val="00312EFE"/>
    <w:rsid w:val="003133FC"/>
    <w:rsid w:val="003143A7"/>
    <w:rsid w:val="003150B6"/>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0306"/>
    <w:rsid w:val="003926A6"/>
    <w:rsid w:val="00396D93"/>
    <w:rsid w:val="003A3431"/>
    <w:rsid w:val="003A3550"/>
    <w:rsid w:val="003A3B3C"/>
    <w:rsid w:val="003A46B8"/>
    <w:rsid w:val="003A6679"/>
    <w:rsid w:val="003A6D47"/>
    <w:rsid w:val="003B2154"/>
    <w:rsid w:val="003B3282"/>
    <w:rsid w:val="003B3C20"/>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165C"/>
    <w:rsid w:val="00415C82"/>
    <w:rsid w:val="0042198C"/>
    <w:rsid w:val="004238CF"/>
    <w:rsid w:val="0042778F"/>
    <w:rsid w:val="0043079E"/>
    <w:rsid w:val="00430E2E"/>
    <w:rsid w:val="00432486"/>
    <w:rsid w:val="00432D94"/>
    <w:rsid w:val="0043410D"/>
    <w:rsid w:val="00435574"/>
    <w:rsid w:val="0043570E"/>
    <w:rsid w:val="0044094E"/>
    <w:rsid w:val="004434BD"/>
    <w:rsid w:val="00446FE9"/>
    <w:rsid w:val="00447869"/>
    <w:rsid w:val="00450A4D"/>
    <w:rsid w:val="0045452E"/>
    <w:rsid w:val="00454F80"/>
    <w:rsid w:val="00462927"/>
    <w:rsid w:val="00462955"/>
    <w:rsid w:val="004647B1"/>
    <w:rsid w:val="00465B13"/>
    <w:rsid w:val="00471F8A"/>
    <w:rsid w:val="004734FE"/>
    <w:rsid w:val="00473D8F"/>
    <w:rsid w:val="004763CB"/>
    <w:rsid w:val="004806BF"/>
    <w:rsid w:val="004820CB"/>
    <w:rsid w:val="00482A3D"/>
    <w:rsid w:val="004832F6"/>
    <w:rsid w:val="00483D90"/>
    <w:rsid w:val="00483FBC"/>
    <w:rsid w:val="00484751"/>
    <w:rsid w:val="00485A74"/>
    <w:rsid w:val="00485C17"/>
    <w:rsid w:val="00486A69"/>
    <w:rsid w:val="004910C8"/>
    <w:rsid w:val="0049205D"/>
    <w:rsid w:val="00492D70"/>
    <w:rsid w:val="00492EAF"/>
    <w:rsid w:val="0049332F"/>
    <w:rsid w:val="00493B6B"/>
    <w:rsid w:val="00495AD8"/>
    <w:rsid w:val="00497994"/>
    <w:rsid w:val="004A0E59"/>
    <w:rsid w:val="004A1B2A"/>
    <w:rsid w:val="004A1F5C"/>
    <w:rsid w:val="004A2A5A"/>
    <w:rsid w:val="004A2B08"/>
    <w:rsid w:val="004A46BC"/>
    <w:rsid w:val="004A4756"/>
    <w:rsid w:val="004A6750"/>
    <w:rsid w:val="004B1D8E"/>
    <w:rsid w:val="004B283F"/>
    <w:rsid w:val="004B3A3D"/>
    <w:rsid w:val="004B49C2"/>
    <w:rsid w:val="004B655A"/>
    <w:rsid w:val="004C0E9D"/>
    <w:rsid w:val="004C0F7A"/>
    <w:rsid w:val="004C111A"/>
    <w:rsid w:val="004C2C20"/>
    <w:rsid w:val="004D0D9A"/>
    <w:rsid w:val="004D152D"/>
    <w:rsid w:val="004D2785"/>
    <w:rsid w:val="004D2D51"/>
    <w:rsid w:val="004D369A"/>
    <w:rsid w:val="004D39E3"/>
    <w:rsid w:val="004D3CA5"/>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4AC3"/>
    <w:rsid w:val="00576D10"/>
    <w:rsid w:val="0057799A"/>
    <w:rsid w:val="005814C8"/>
    <w:rsid w:val="00582E60"/>
    <w:rsid w:val="00584B40"/>
    <w:rsid w:val="00585BE7"/>
    <w:rsid w:val="005876D3"/>
    <w:rsid w:val="00590785"/>
    <w:rsid w:val="00590814"/>
    <w:rsid w:val="005A161E"/>
    <w:rsid w:val="005A229F"/>
    <w:rsid w:val="005A2FF5"/>
    <w:rsid w:val="005A52C5"/>
    <w:rsid w:val="005A5AE0"/>
    <w:rsid w:val="005A67A2"/>
    <w:rsid w:val="005B6402"/>
    <w:rsid w:val="005B67E4"/>
    <w:rsid w:val="005B6A15"/>
    <w:rsid w:val="005B719B"/>
    <w:rsid w:val="005C13D0"/>
    <w:rsid w:val="005C17EE"/>
    <w:rsid w:val="005C4375"/>
    <w:rsid w:val="005C6256"/>
    <w:rsid w:val="005D06D3"/>
    <w:rsid w:val="005D09EE"/>
    <w:rsid w:val="005D0A73"/>
    <w:rsid w:val="005D0D76"/>
    <w:rsid w:val="005D2458"/>
    <w:rsid w:val="005D6A30"/>
    <w:rsid w:val="005D74BB"/>
    <w:rsid w:val="005E00BF"/>
    <w:rsid w:val="005E0490"/>
    <w:rsid w:val="005E2A5D"/>
    <w:rsid w:val="005E54EE"/>
    <w:rsid w:val="005F132D"/>
    <w:rsid w:val="005F2A1A"/>
    <w:rsid w:val="005F3E91"/>
    <w:rsid w:val="005F412D"/>
    <w:rsid w:val="005F48F1"/>
    <w:rsid w:val="005F4B5C"/>
    <w:rsid w:val="005F4CD6"/>
    <w:rsid w:val="005F5786"/>
    <w:rsid w:val="005F7DA8"/>
    <w:rsid w:val="006023FB"/>
    <w:rsid w:val="00603729"/>
    <w:rsid w:val="006049C8"/>
    <w:rsid w:val="0060779F"/>
    <w:rsid w:val="00607BC9"/>
    <w:rsid w:val="0061146B"/>
    <w:rsid w:val="00612200"/>
    <w:rsid w:val="006128B3"/>
    <w:rsid w:val="0061349C"/>
    <w:rsid w:val="00613568"/>
    <w:rsid w:val="0061426E"/>
    <w:rsid w:val="006147CD"/>
    <w:rsid w:val="00615825"/>
    <w:rsid w:val="00615CFA"/>
    <w:rsid w:val="00622A5B"/>
    <w:rsid w:val="00623AB6"/>
    <w:rsid w:val="00625B5F"/>
    <w:rsid w:val="00627748"/>
    <w:rsid w:val="006327F9"/>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18C5"/>
    <w:rsid w:val="006A36A7"/>
    <w:rsid w:val="006A3A4F"/>
    <w:rsid w:val="006B2146"/>
    <w:rsid w:val="006B2223"/>
    <w:rsid w:val="006B42F1"/>
    <w:rsid w:val="006B4FAD"/>
    <w:rsid w:val="006B734E"/>
    <w:rsid w:val="006C12BC"/>
    <w:rsid w:val="006C1BEC"/>
    <w:rsid w:val="006C2F90"/>
    <w:rsid w:val="006C31C3"/>
    <w:rsid w:val="006C3E1E"/>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D2E"/>
    <w:rsid w:val="00755E08"/>
    <w:rsid w:val="007572FF"/>
    <w:rsid w:val="007605A3"/>
    <w:rsid w:val="007617C3"/>
    <w:rsid w:val="00761979"/>
    <w:rsid w:val="00761A9C"/>
    <w:rsid w:val="00761B14"/>
    <w:rsid w:val="00761ECB"/>
    <w:rsid w:val="00762349"/>
    <w:rsid w:val="007623E1"/>
    <w:rsid w:val="00766C3D"/>
    <w:rsid w:val="00772394"/>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4479"/>
    <w:rsid w:val="007A6E77"/>
    <w:rsid w:val="007A6F6B"/>
    <w:rsid w:val="007A79D4"/>
    <w:rsid w:val="007A7B92"/>
    <w:rsid w:val="007A7C72"/>
    <w:rsid w:val="007A7CB5"/>
    <w:rsid w:val="007B1891"/>
    <w:rsid w:val="007B313B"/>
    <w:rsid w:val="007B3251"/>
    <w:rsid w:val="007B585D"/>
    <w:rsid w:val="007B5E72"/>
    <w:rsid w:val="007B65B2"/>
    <w:rsid w:val="007B667A"/>
    <w:rsid w:val="007B7917"/>
    <w:rsid w:val="007C0574"/>
    <w:rsid w:val="007C1BC5"/>
    <w:rsid w:val="007C2052"/>
    <w:rsid w:val="007C32E0"/>
    <w:rsid w:val="007C6EC2"/>
    <w:rsid w:val="007D1152"/>
    <w:rsid w:val="007D2B8E"/>
    <w:rsid w:val="007D53A1"/>
    <w:rsid w:val="007D7C3A"/>
    <w:rsid w:val="007E13F9"/>
    <w:rsid w:val="007E3C0D"/>
    <w:rsid w:val="007E3FDB"/>
    <w:rsid w:val="007F09DD"/>
    <w:rsid w:val="007F109A"/>
    <w:rsid w:val="007F3326"/>
    <w:rsid w:val="007F3F1F"/>
    <w:rsid w:val="007F4065"/>
    <w:rsid w:val="007F4ADE"/>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1F70"/>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5796"/>
    <w:rsid w:val="00886FCE"/>
    <w:rsid w:val="00887361"/>
    <w:rsid w:val="00892EB8"/>
    <w:rsid w:val="008932D0"/>
    <w:rsid w:val="00893C41"/>
    <w:rsid w:val="008943B7"/>
    <w:rsid w:val="008A0946"/>
    <w:rsid w:val="008A0BAF"/>
    <w:rsid w:val="008A1B35"/>
    <w:rsid w:val="008A26AD"/>
    <w:rsid w:val="008A2AC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7BE"/>
    <w:rsid w:val="008D0D55"/>
    <w:rsid w:val="008D1FE3"/>
    <w:rsid w:val="008D3431"/>
    <w:rsid w:val="008D5287"/>
    <w:rsid w:val="008D6D07"/>
    <w:rsid w:val="008D7FE8"/>
    <w:rsid w:val="008E1064"/>
    <w:rsid w:val="008E6278"/>
    <w:rsid w:val="008E6A51"/>
    <w:rsid w:val="008E6D2B"/>
    <w:rsid w:val="008E7005"/>
    <w:rsid w:val="008E797B"/>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147"/>
    <w:rsid w:val="00930F57"/>
    <w:rsid w:val="00930FE4"/>
    <w:rsid w:val="00931CDD"/>
    <w:rsid w:val="00932F63"/>
    <w:rsid w:val="0093305D"/>
    <w:rsid w:val="009333D0"/>
    <w:rsid w:val="00933AFA"/>
    <w:rsid w:val="00934846"/>
    <w:rsid w:val="0093598F"/>
    <w:rsid w:val="00941251"/>
    <w:rsid w:val="009417ED"/>
    <w:rsid w:val="009430EA"/>
    <w:rsid w:val="00943914"/>
    <w:rsid w:val="009441C6"/>
    <w:rsid w:val="00944343"/>
    <w:rsid w:val="00944D1A"/>
    <w:rsid w:val="009510A0"/>
    <w:rsid w:val="00951385"/>
    <w:rsid w:val="009522BC"/>
    <w:rsid w:val="00953D22"/>
    <w:rsid w:val="00955C7B"/>
    <w:rsid w:val="00956C38"/>
    <w:rsid w:val="00962EEA"/>
    <w:rsid w:val="009632F8"/>
    <w:rsid w:val="00963EEF"/>
    <w:rsid w:val="0096459E"/>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5F3"/>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5913"/>
    <w:rsid w:val="009D7039"/>
    <w:rsid w:val="009D7E11"/>
    <w:rsid w:val="009E072E"/>
    <w:rsid w:val="009E2D8D"/>
    <w:rsid w:val="009E2F0D"/>
    <w:rsid w:val="009E43C9"/>
    <w:rsid w:val="009E61C3"/>
    <w:rsid w:val="009E6884"/>
    <w:rsid w:val="009E6D0E"/>
    <w:rsid w:val="009F015C"/>
    <w:rsid w:val="009F04FD"/>
    <w:rsid w:val="009F2DBF"/>
    <w:rsid w:val="009F3061"/>
    <w:rsid w:val="009F48E7"/>
    <w:rsid w:val="009F4FF5"/>
    <w:rsid w:val="009F5E7B"/>
    <w:rsid w:val="009F78EA"/>
    <w:rsid w:val="009F79B9"/>
    <w:rsid w:val="00A00247"/>
    <w:rsid w:val="00A019FB"/>
    <w:rsid w:val="00A0646B"/>
    <w:rsid w:val="00A079FE"/>
    <w:rsid w:val="00A11984"/>
    <w:rsid w:val="00A12493"/>
    <w:rsid w:val="00A15F63"/>
    <w:rsid w:val="00A206A0"/>
    <w:rsid w:val="00A2255F"/>
    <w:rsid w:val="00A24EFC"/>
    <w:rsid w:val="00A26D92"/>
    <w:rsid w:val="00A27C84"/>
    <w:rsid w:val="00A30676"/>
    <w:rsid w:val="00A30E73"/>
    <w:rsid w:val="00A3105A"/>
    <w:rsid w:val="00A315EB"/>
    <w:rsid w:val="00A31EFA"/>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0A2E"/>
    <w:rsid w:val="00A81EDC"/>
    <w:rsid w:val="00A8235A"/>
    <w:rsid w:val="00A83106"/>
    <w:rsid w:val="00A838B3"/>
    <w:rsid w:val="00A84DF8"/>
    <w:rsid w:val="00A85AF9"/>
    <w:rsid w:val="00A85CEE"/>
    <w:rsid w:val="00A86238"/>
    <w:rsid w:val="00A87D15"/>
    <w:rsid w:val="00A90351"/>
    <w:rsid w:val="00A90FBC"/>
    <w:rsid w:val="00A9226A"/>
    <w:rsid w:val="00A937AF"/>
    <w:rsid w:val="00A93961"/>
    <w:rsid w:val="00A9671F"/>
    <w:rsid w:val="00AA0128"/>
    <w:rsid w:val="00AA07D3"/>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63E"/>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366D5"/>
    <w:rsid w:val="00B4008D"/>
    <w:rsid w:val="00B41708"/>
    <w:rsid w:val="00B45C65"/>
    <w:rsid w:val="00B475CC"/>
    <w:rsid w:val="00B4777B"/>
    <w:rsid w:val="00B52FFC"/>
    <w:rsid w:val="00B53431"/>
    <w:rsid w:val="00B53556"/>
    <w:rsid w:val="00B53CB3"/>
    <w:rsid w:val="00B56ABB"/>
    <w:rsid w:val="00B669BC"/>
    <w:rsid w:val="00B731E5"/>
    <w:rsid w:val="00B73FCF"/>
    <w:rsid w:val="00B76AA2"/>
    <w:rsid w:val="00B76DB4"/>
    <w:rsid w:val="00B815C9"/>
    <w:rsid w:val="00B837F7"/>
    <w:rsid w:val="00B8496A"/>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020"/>
    <w:rsid w:val="00BC6591"/>
    <w:rsid w:val="00BC69D9"/>
    <w:rsid w:val="00BC74AA"/>
    <w:rsid w:val="00BD56F1"/>
    <w:rsid w:val="00BD6548"/>
    <w:rsid w:val="00BE0B85"/>
    <w:rsid w:val="00BE0CA1"/>
    <w:rsid w:val="00BE1796"/>
    <w:rsid w:val="00BE3481"/>
    <w:rsid w:val="00BE535F"/>
    <w:rsid w:val="00BE5642"/>
    <w:rsid w:val="00BF3F7B"/>
    <w:rsid w:val="00BF5912"/>
    <w:rsid w:val="00BF69CA"/>
    <w:rsid w:val="00BF6DAB"/>
    <w:rsid w:val="00C03208"/>
    <w:rsid w:val="00C05A1C"/>
    <w:rsid w:val="00C11555"/>
    <w:rsid w:val="00C11962"/>
    <w:rsid w:val="00C1288C"/>
    <w:rsid w:val="00C1622C"/>
    <w:rsid w:val="00C213DC"/>
    <w:rsid w:val="00C22EC1"/>
    <w:rsid w:val="00C32242"/>
    <w:rsid w:val="00C32C43"/>
    <w:rsid w:val="00C35287"/>
    <w:rsid w:val="00C377AC"/>
    <w:rsid w:val="00C37C2C"/>
    <w:rsid w:val="00C404ED"/>
    <w:rsid w:val="00C40C5A"/>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3DBB"/>
    <w:rsid w:val="00CC5C90"/>
    <w:rsid w:val="00CC7BFE"/>
    <w:rsid w:val="00CD1BD9"/>
    <w:rsid w:val="00CD1C43"/>
    <w:rsid w:val="00CD2136"/>
    <w:rsid w:val="00CD2908"/>
    <w:rsid w:val="00CD2FA7"/>
    <w:rsid w:val="00CD30F1"/>
    <w:rsid w:val="00CD5ADD"/>
    <w:rsid w:val="00CD763F"/>
    <w:rsid w:val="00CD7ACF"/>
    <w:rsid w:val="00CE09FD"/>
    <w:rsid w:val="00CE252E"/>
    <w:rsid w:val="00CF0202"/>
    <w:rsid w:val="00CF2CDA"/>
    <w:rsid w:val="00CF356C"/>
    <w:rsid w:val="00CF3C9C"/>
    <w:rsid w:val="00CF756E"/>
    <w:rsid w:val="00D017CD"/>
    <w:rsid w:val="00D02DA2"/>
    <w:rsid w:val="00D04F06"/>
    <w:rsid w:val="00D176EB"/>
    <w:rsid w:val="00D20715"/>
    <w:rsid w:val="00D20C60"/>
    <w:rsid w:val="00D20CDC"/>
    <w:rsid w:val="00D24F2A"/>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557D2"/>
    <w:rsid w:val="00D60185"/>
    <w:rsid w:val="00D61D34"/>
    <w:rsid w:val="00D63C9E"/>
    <w:rsid w:val="00D6681B"/>
    <w:rsid w:val="00D704CB"/>
    <w:rsid w:val="00D709E7"/>
    <w:rsid w:val="00D71140"/>
    <w:rsid w:val="00D752CE"/>
    <w:rsid w:val="00D7587A"/>
    <w:rsid w:val="00D805F9"/>
    <w:rsid w:val="00D80EA9"/>
    <w:rsid w:val="00D82CA8"/>
    <w:rsid w:val="00D83152"/>
    <w:rsid w:val="00D83D00"/>
    <w:rsid w:val="00D83D35"/>
    <w:rsid w:val="00D844E5"/>
    <w:rsid w:val="00D875DC"/>
    <w:rsid w:val="00D96636"/>
    <w:rsid w:val="00D96CC2"/>
    <w:rsid w:val="00DA06FC"/>
    <w:rsid w:val="00DA4A5D"/>
    <w:rsid w:val="00DA5B1D"/>
    <w:rsid w:val="00DA5E95"/>
    <w:rsid w:val="00DA742F"/>
    <w:rsid w:val="00DA7678"/>
    <w:rsid w:val="00DA7BBB"/>
    <w:rsid w:val="00DA7D63"/>
    <w:rsid w:val="00DB190B"/>
    <w:rsid w:val="00DB2457"/>
    <w:rsid w:val="00DB2658"/>
    <w:rsid w:val="00DB6EBB"/>
    <w:rsid w:val="00DB78E6"/>
    <w:rsid w:val="00DB7CEF"/>
    <w:rsid w:val="00DC0FBF"/>
    <w:rsid w:val="00DC30F0"/>
    <w:rsid w:val="00DC4CEE"/>
    <w:rsid w:val="00DC4D5D"/>
    <w:rsid w:val="00DC53B7"/>
    <w:rsid w:val="00DC6C1D"/>
    <w:rsid w:val="00DD1C36"/>
    <w:rsid w:val="00DD2F00"/>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0781"/>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328"/>
    <w:rsid w:val="00E5782B"/>
    <w:rsid w:val="00E60438"/>
    <w:rsid w:val="00E61F13"/>
    <w:rsid w:val="00E62411"/>
    <w:rsid w:val="00E63216"/>
    <w:rsid w:val="00E6548A"/>
    <w:rsid w:val="00E7075F"/>
    <w:rsid w:val="00E7131E"/>
    <w:rsid w:val="00E71DF1"/>
    <w:rsid w:val="00E72574"/>
    <w:rsid w:val="00E746DD"/>
    <w:rsid w:val="00E767AF"/>
    <w:rsid w:val="00E80310"/>
    <w:rsid w:val="00E83B83"/>
    <w:rsid w:val="00E83B95"/>
    <w:rsid w:val="00E83F5C"/>
    <w:rsid w:val="00E93EC9"/>
    <w:rsid w:val="00E95362"/>
    <w:rsid w:val="00E955CD"/>
    <w:rsid w:val="00E966D8"/>
    <w:rsid w:val="00E97451"/>
    <w:rsid w:val="00E97641"/>
    <w:rsid w:val="00EA0B36"/>
    <w:rsid w:val="00EA0CCF"/>
    <w:rsid w:val="00EA17BC"/>
    <w:rsid w:val="00EA197E"/>
    <w:rsid w:val="00EA46BD"/>
    <w:rsid w:val="00EA51B8"/>
    <w:rsid w:val="00EB0722"/>
    <w:rsid w:val="00EB3B33"/>
    <w:rsid w:val="00EB4F35"/>
    <w:rsid w:val="00EB5EE0"/>
    <w:rsid w:val="00EB694E"/>
    <w:rsid w:val="00EB6ECD"/>
    <w:rsid w:val="00EB79A1"/>
    <w:rsid w:val="00EB7C59"/>
    <w:rsid w:val="00EC1FA2"/>
    <w:rsid w:val="00EC2276"/>
    <w:rsid w:val="00EC2C53"/>
    <w:rsid w:val="00EC48CB"/>
    <w:rsid w:val="00EC5F7A"/>
    <w:rsid w:val="00EC6A91"/>
    <w:rsid w:val="00ED01E8"/>
    <w:rsid w:val="00ED1155"/>
    <w:rsid w:val="00ED17A7"/>
    <w:rsid w:val="00ED24A3"/>
    <w:rsid w:val="00ED4375"/>
    <w:rsid w:val="00ED4938"/>
    <w:rsid w:val="00ED6A6A"/>
    <w:rsid w:val="00EE0553"/>
    <w:rsid w:val="00EE25B5"/>
    <w:rsid w:val="00EE2B67"/>
    <w:rsid w:val="00EE2E49"/>
    <w:rsid w:val="00EE3310"/>
    <w:rsid w:val="00EE3713"/>
    <w:rsid w:val="00EE4B6A"/>
    <w:rsid w:val="00EE54DD"/>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6B35"/>
    <w:rsid w:val="00F2709B"/>
    <w:rsid w:val="00F27513"/>
    <w:rsid w:val="00F27FEB"/>
    <w:rsid w:val="00F31181"/>
    <w:rsid w:val="00F317BD"/>
    <w:rsid w:val="00F33BB6"/>
    <w:rsid w:val="00F34D22"/>
    <w:rsid w:val="00F35BF6"/>
    <w:rsid w:val="00F35D9D"/>
    <w:rsid w:val="00F37B23"/>
    <w:rsid w:val="00F412E1"/>
    <w:rsid w:val="00F417EE"/>
    <w:rsid w:val="00F41CDF"/>
    <w:rsid w:val="00F43188"/>
    <w:rsid w:val="00F45AB4"/>
    <w:rsid w:val="00F46351"/>
    <w:rsid w:val="00F4787C"/>
    <w:rsid w:val="00F5050C"/>
    <w:rsid w:val="00F510AF"/>
    <w:rsid w:val="00F51EE3"/>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96F52"/>
    <w:rsid w:val="00FA01AF"/>
    <w:rsid w:val="00FA2DA9"/>
    <w:rsid w:val="00FA30C6"/>
    <w:rsid w:val="00FA4488"/>
    <w:rsid w:val="00FB0949"/>
    <w:rsid w:val="00FB1535"/>
    <w:rsid w:val="00FB187B"/>
    <w:rsid w:val="00FB1B2A"/>
    <w:rsid w:val="00FB1C93"/>
    <w:rsid w:val="00FB2A22"/>
    <w:rsid w:val="00FB453A"/>
    <w:rsid w:val="00FB4F65"/>
    <w:rsid w:val="00FB5A07"/>
    <w:rsid w:val="00FC2F0D"/>
    <w:rsid w:val="00FC3092"/>
    <w:rsid w:val="00FC3F67"/>
    <w:rsid w:val="00FC4C61"/>
    <w:rsid w:val="00FC6666"/>
    <w:rsid w:val="00FC7856"/>
    <w:rsid w:val="00FD41CC"/>
    <w:rsid w:val="00FD581B"/>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642"/>
    <w:rsid w:val="00FF7B17"/>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B1668BF"/>
  <w15:chartTrackingRefBased/>
  <w15:docId w15:val="{7BFFC256-0ACD-49BF-8715-5A11A833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ourier"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Cambria Math" w:hAnsi="Cambria Math"/>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uiPriority w:val="99"/>
    <w:qFormat/>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MS PGothic"/>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uiPriority w:val="9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a">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ascii="Arial" w:eastAsia="Cambria Math"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link w:val="BalloonTextChar"/>
    <w:uiPriority w:val="99"/>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520DAC"/>
    <w:rPr>
      <w:rFonts w:ascii="Arial" w:hAnsi="Arial"/>
      <w:sz w:val="18"/>
      <w:lang w:val="en-GB" w:eastAsia="en-US" w:bidi="ar-SA"/>
    </w:rPr>
  </w:style>
  <w:style w:type="table" w:styleId="TableGrid">
    <w:name w:val="Table Grid"/>
    <w:aliases w:val="SGS Table Basic 1"/>
    <w:basedOn w:val="TableNormal"/>
    <w:uiPriority w:val="39"/>
    <w:qFormat/>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206A0"/>
    <w:rPr>
      <w:rFonts w:ascii="Arial" w:hAnsi="Arial"/>
      <w:sz w:val="24"/>
      <w:lang w:val="en-GB" w:eastAsia="en-US" w:bidi="ar-SA"/>
    </w:rPr>
  </w:style>
  <w:style w:type="character" w:customStyle="1" w:styleId="TALChar">
    <w:name w:val="TAL Char"/>
    <w:qFormat/>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qFormat/>
    <w:rsid w:val="00DB190B"/>
    <w:rPr>
      <w:lang w:val="en-GB" w:eastAsia="en-US"/>
    </w:rPr>
  </w:style>
  <w:style w:type="character" w:customStyle="1" w:styleId="B2Char">
    <w:name w:val="B2 Char"/>
    <w:link w:val="B20"/>
    <w:qFormat/>
    <w:rsid w:val="00EE2B67"/>
    <w:rPr>
      <w:lang w:val="en-GB" w:eastAsia="en-US"/>
    </w:rPr>
  </w:style>
  <w:style w:type="character" w:customStyle="1" w:styleId="B3Char">
    <w:name w:val="B3 Char"/>
    <w:link w:val="B30"/>
    <w:qFormat/>
    <w:locked/>
    <w:rsid w:val="00EE2B67"/>
    <w:rPr>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4734F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734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uiPriority w:val="9"/>
    <w:rsid w:val="004734FE"/>
    <w:rPr>
      <w:rFonts w:ascii="Calibri Light" w:eastAsia="SimSun" w:hAnsi="Calibri Light" w:cs="Times New Roman"/>
      <w:color w:val="1F4D78"/>
      <w:sz w:val="24"/>
      <w:szCs w:val="24"/>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
    <w:link w:val="Heading5"/>
    <w:qFormat/>
    <w:rsid w:val="004734FE"/>
    <w:rPr>
      <w:rFonts w:ascii="Arial" w:hAnsi="Arial"/>
      <w:sz w:val="22"/>
      <w:lang w:val="en-GB" w:eastAsia="en-US"/>
    </w:rPr>
  </w:style>
  <w:style w:type="character" w:customStyle="1" w:styleId="Heading6Char">
    <w:name w:val="Heading 6 Char"/>
    <w:aliases w:val="T1 Char4,Header 6 Char"/>
    <w:link w:val="Heading6"/>
    <w:rsid w:val="004734FE"/>
    <w:rPr>
      <w:rFonts w:ascii="Arial" w:hAnsi="Arial"/>
      <w:lang w:val="en-GB" w:eastAsia="en-US"/>
    </w:rPr>
  </w:style>
  <w:style w:type="character" w:customStyle="1" w:styleId="Heading7Char">
    <w:name w:val="Heading 7 Char"/>
    <w:link w:val="Heading7"/>
    <w:rsid w:val="004734FE"/>
    <w:rPr>
      <w:rFonts w:ascii="Arial" w:hAnsi="Arial"/>
      <w:lang w:val="en-GB" w:eastAsia="en-US"/>
    </w:rPr>
  </w:style>
  <w:style w:type="character" w:customStyle="1" w:styleId="Heading8Char">
    <w:name w:val="Heading 8 Char"/>
    <w:link w:val="Heading8"/>
    <w:rsid w:val="004734FE"/>
    <w:rPr>
      <w:rFonts w:ascii="Arial" w:hAnsi="Arial"/>
      <w:sz w:val="36"/>
      <w:lang w:val="en-GB" w:eastAsia="en-US"/>
    </w:rPr>
  </w:style>
  <w:style w:type="character" w:customStyle="1" w:styleId="Heading9Char">
    <w:name w:val="Heading 9 Char"/>
    <w:aliases w:val="Figure Heading Char,FH Char"/>
    <w:link w:val="Heading9"/>
    <w:rsid w:val="004734FE"/>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qFormat/>
    <w:locked/>
    <w:rsid w:val="004734FE"/>
    <w:rPr>
      <w:rFonts w:ascii="Arial" w:hAnsi="Arial"/>
      <w:sz w:val="28"/>
      <w:lang w:val="en-GB" w:eastAsia="en-US"/>
    </w:rPr>
  </w:style>
  <w:style w:type="character" w:customStyle="1" w:styleId="H6Char">
    <w:name w:val="H6 Char"/>
    <w:link w:val="H6"/>
    <w:qFormat/>
    <w:rsid w:val="004734F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34FE"/>
    <w:rPr>
      <w:rFonts w:ascii="Arial" w:hAnsi="Arial"/>
      <w:b/>
      <w:noProof/>
      <w:sz w:val="18"/>
      <w:lang w:val="en-GB" w:eastAsia="en-US"/>
    </w:rPr>
  </w:style>
  <w:style w:type="character" w:customStyle="1" w:styleId="FooterChar">
    <w:name w:val="Footer Char"/>
    <w:link w:val="Footer"/>
    <w:rsid w:val="004734FE"/>
    <w:rPr>
      <w:rFonts w:ascii="Arial" w:hAnsi="Arial"/>
      <w:b/>
      <w:i/>
      <w:noProof/>
      <w:sz w:val="18"/>
      <w:lang w:val="en-GB" w:eastAsia="en-US"/>
    </w:rPr>
  </w:style>
  <w:style w:type="character" w:customStyle="1" w:styleId="TFChar">
    <w:name w:val="TF Char"/>
    <w:link w:val="TF"/>
    <w:qFormat/>
    <w:rsid w:val="004734FE"/>
    <w:rPr>
      <w:rFonts w:ascii="Arial" w:hAnsi="Arial"/>
      <w:b/>
      <w:lang w:val="en-GB" w:eastAsia="en-US"/>
    </w:rPr>
  </w:style>
  <w:style w:type="character" w:customStyle="1" w:styleId="DocumentMapChar">
    <w:name w:val="Document Map Char"/>
    <w:link w:val="DocumentMap"/>
    <w:uiPriority w:val="99"/>
    <w:rsid w:val="004734FE"/>
    <w:rPr>
      <w:rFonts w:ascii="Cambria Math" w:hAnsi="Cambria Math"/>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34FE"/>
    <w:rPr>
      <w:sz w:val="16"/>
      <w:lang w:val="en-GB" w:eastAsia="en-US"/>
    </w:rPr>
  </w:style>
  <w:style w:type="character" w:customStyle="1" w:styleId="ListChar">
    <w:name w:val="List Char"/>
    <w:link w:val="List"/>
    <w:rsid w:val="004734FE"/>
    <w:rPr>
      <w:lang w:val="en-GB" w:eastAsia="en-US"/>
    </w:rPr>
  </w:style>
  <w:style w:type="character" w:customStyle="1" w:styleId="ListBulletChar">
    <w:name w:val="List Bullet Char"/>
    <w:link w:val="ListBullet"/>
    <w:rsid w:val="004734FE"/>
    <w:rPr>
      <w:lang w:val="en-GB" w:eastAsia="en-US"/>
    </w:rPr>
  </w:style>
  <w:style w:type="character" w:customStyle="1" w:styleId="ListBullet2Char">
    <w:name w:val="List Bullet 2 Char"/>
    <w:link w:val="ListBullet2"/>
    <w:rsid w:val="004734FE"/>
    <w:rPr>
      <w:lang w:val="en-GB" w:eastAsia="en-US"/>
    </w:rPr>
  </w:style>
  <w:style w:type="character" w:customStyle="1" w:styleId="ListBullet3Char">
    <w:name w:val="List Bullet 3 Char"/>
    <w:link w:val="ListBullet3"/>
    <w:rsid w:val="004734FE"/>
    <w:rPr>
      <w:lang w:val="en-GB" w:eastAsia="en-US"/>
    </w:rPr>
  </w:style>
  <w:style w:type="character" w:customStyle="1" w:styleId="List2Char">
    <w:name w:val="List 2 Char"/>
    <w:link w:val="List2"/>
    <w:rsid w:val="004734FE"/>
    <w:rPr>
      <w:lang w:val="en-GB" w:eastAsia="en-US"/>
    </w:rPr>
  </w:style>
  <w:style w:type="paragraph" w:customStyle="1" w:styleId="TabList">
    <w:name w:val="TabList"/>
    <w:basedOn w:val="Normal"/>
    <w:uiPriority w:val="99"/>
    <w:rsid w:val="004734FE"/>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734FE"/>
    <w:rPr>
      <w:b/>
      <w:lang w:val="en-GB" w:eastAsia="en-US"/>
    </w:rPr>
  </w:style>
  <w:style w:type="paragraph" w:customStyle="1" w:styleId="tabletext0">
    <w:name w:val="table text"/>
    <w:basedOn w:val="Normal"/>
    <w:next w:val="table"/>
    <w:uiPriority w:val="99"/>
    <w:rsid w:val="004734FE"/>
    <w:pPr>
      <w:spacing w:after="0"/>
    </w:pPr>
    <w:rPr>
      <w:rFonts w:eastAsia="MS Mincho"/>
      <w:i/>
      <w:lang w:eastAsia="en-GB"/>
    </w:rPr>
  </w:style>
  <w:style w:type="paragraph" w:customStyle="1" w:styleId="table">
    <w:name w:val="table"/>
    <w:basedOn w:val="Normal"/>
    <w:next w:val="Normal"/>
    <w:uiPriority w:val="99"/>
    <w:rsid w:val="004734FE"/>
    <w:pPr>
      <w:spacing w:after="0"/>
      <w:jc w:val="center"/>
    </w:pPr>
    <w:rPr>
      <w:rFonts w:eastAsia="MS Mincho"/>
      <w:lang w:val="en-US"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4734FE"/>
    <w:rPr>
      <w:lang w:val="en-GB" w:eastAsia="en-US"/>
    </w:rPr>
  </w:style>
  <w:style w:type="paragraph" w:customStyle="1" w:styleId="HE">
    <w:name w:val="HE"/>
    <w:basedOn w:val="Normal"/>
    <w:uiPriority w:val="99"/>
    <w:rsid w:val="004734FE"/>
    <w:pPr>
      <w:spacing w:after="0"/>
    </w:pPr>
    <w:rPr>
      <w:rFonts w:eastAsia="MS Mincho"/>
      <w:b/>
      <w:lang w:eastAsia="en-GB"/>
    </w:rPr>
  </w:style>
  <w:style w:type="character" w:customStyle="1" w:styleId="PlainTextChar">
    <w:name w:val="Plain Text Char"/>
    <w:link w:val="PlainText"/>
    <w:uiPriority w:val="99"/>
    <w:rsid w:val="004734FE"/>
    <w:rPr>
      <w:rFonts w:ascii="Courier New" w:hAnsi="Courier New"/>
      <w:lang w:val="nb-NO" w:eastAsia="en-US"/>
    </w:rPr>
  </w:style>
  <w:style w:type="paragraph" w:customStyle="1" w:styleId="text">
    <w:name w:val="text"/>
    <w:basedOn w:val="Normal"/>
    <w:uiPriority w:val="99"/>
    <w:rsid w:val="004734FE"/>
    <w:pPr>
      <w:widowControl w:val="0"/>
      <w:spacing w:after="240"/>
      <w:jc w:val="both"/>
    </w:pPr>
    <w:rPr>
      <w:rFonts w:eastAsia="MS Mincho"/>
      <w:sz w:val="24"/>
      <w:lang w:val="en-AU" w:eastAsia="en-GB"/>
    </w:rPr>
  </w:style>
  <w:style w:type="paragraph" w:customStyle="1" w:styleId="Reference">
    <w:name w:val="Reference"/>
    <w:basedOn w:val="EX"/>
    <w:uiPriority w:val="99"/>
    <w:rsid w:val="004734FE"/>
    <w:pPr>
      <w:tabs>
        <w:tab w:val="num" w:pos="567"/>
      </w:tabs>
      <w:ind w:left="567" w:hanging="567"/>
    </w:pPr>
    <w:rPr>
      <w:rFonts w:eastAsia="MS Mincho"/>
      <w:lang w:eastAsia="en-GB"/>
    </w:rPr>
  </w:style>
  <w:style w:type="paragraph" w:customStyle="1" w:styleId="berschrift1H1">
    <w:name w:val="Überschrift 1.H1"/>
    <w:basedOn w:val="Normal"/>
    <w:next w:val="Normal"/>
    <w:uiPriority w:val="99"/>
    <w:rsid w:val="004734F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734FE"/>
    <w:rPr>
      <w:rFonts w:ascii="Arial" w:eastAsia="MS Mincho" w:hAnsi="Arial"/>
      <w:lang w:val="en-GB" w:eastAsia="en-US"/>
    </w:rPr>
  </w:style>
  <w:style w:type="paragraph" w:customStyle="1" w:styleId="textintend1">
    <w:name w:val="text intend 1"/>
    <w:basedOn w:val="text"/>
    <w:uiPriority w:val="99"/>
    <w:rsid w:val="004734FE"/>
    <w:pPr>
      <w:widowControl/>
      <w:tabs>
        <w:tab w:val="num" w:pos="992"/>
      </w:tabs>
      <w:spacing w:after="120"/>
      <w:ind w:left="992" w:hanging="425"/>
    </w:pPr>
    <w:rPr>
      <w:lang w:val="en-US"/>
    </w:rPr>
  </w:style>
  <w:style w:type="paragraph" w:customStyle="1" w:styleId="textintend2">
    <w:name w:val="text intend 2"/>
    <w:basedOn w:val="text"/>
    <w:uiPriority w:val="99"/>
    <w:rsid w:val="004734FE"/>
    <w:pPr>
      <w:widowControl/>
      <w:tabs>
        <w:tab w:val="num" w:pos="1418"/>
      </w:tabs>
      <w:spacing w:after="120"/>
      <w:ind w:left="1418" w:hanging="426"/>
    </w:pPr>
    <w:rPr>
      <w:lang w:val="en-US"/>
    </w:rPr>
  </w:style>
  <w:style w:type="paragraph" w:customStyle="1" w:styleId="textintend3">
    <w:name w:val="text intend 3"/>
    <w:basedOn w:val="text"/>
    <w:uiPriority w:val="99"/>
    <w:rsid w:val="004734FE"/>
    <w:pPr>
      <w:widowControl/>
      <w:tabs>
        <w:tab w:val="num" w:pos="1843"/>
      </w:tabs>
      <w:spacing w:after="120"/>
      <w:ind w:left="1843" w:hanging="425"/>
    </w:pPr>
    <w:rPr>
      <w:lang w:val="en-US"/>
    </w:rPr>
  </w:style>
  <w:style w:type="paragraph" w:customStyle="1" w:styleId="normalpuce">
    <w:name w:val="normal puce"/>
    <w:basedOn w:val="Normal"/>
    <w:uiPriority w:val="99"/>
    <w:rsid w:val="004734FE"/>
    <w:pPr>
      <w:widowControl w:val="0"/>
      <w:tabs>
        <w:tab w:val="num" w:pos="360"/>
      </w:tabs>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4734FE"/>
    <w:rPr>
      <w:snapToGrid w:val="0"/>
      <w:kern w:val="2"/>
      <w:sz w:val="21"/>
      <w:lang w:val="en-GB" w:eastAsia="en-US"/>
    </w:rPr>
  </w:style>
  <w:style w:type="character" w:customStyle="1" w:styleId="CommentTextChar">
    <w:name w:val="Comment Text Char"/>
    <w:uiPriority w:val="99"/>
    <w:rsid w:val="004734FE"/>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4734FE"/>
    <w:rPr>
      <w:i/>
      <w:lang w:val="en-GB" w:eastAsia="en-US"/>
    </w:rPr>
  </w:style>
  <w:style w:type="paragraph" w:customStyle="1" w:styleId="para">
    <w:name w:val="para"/>
    <w:basedOn w:val="Normal"/>
    <w:uiPriority w:val="99"/>
    <w:rsid w:val="004734FE"/>
    <w:pPr>
      <w:spacing w:after="240"/>
      <w:jc w:val="both"/>
    </w:pPr>
    <w:rPr>
      <w:rFonts w:ascii="Helvetica" w:eastAsia="MS Mincho" w:hAnsi="Helvetica"/>
      <w:lang w:eastAsia="en-GB"/>
    </w:rPr>
  </w:style>
  <w:style w:type="character" w:customStyle="1" w:styleId="MTEquationSection">
    <w:name w:val="MTEquationSection"/>
    <w:rsid w:val="004734FE"/>
    <w:rPr>
      <w:noProof w:val="0"/>
      <w:vanish w:val="0"/>
      <w:color w:val="FF0000"/>
      <w:lang w:eastAsia="en-US"/>
    </w:rPr>
  </w:style>
  <w:style w:type="character" w:customStyle="1" w:styleId="BodyTextIndent2Char">
    <w:name w:val="Body Text Indent 2 Char"/>
    <w:link w:val="BodyTextIndent2"/>
    <w:uiPriority w:val="99"/>
    <w:rsid w:val="004734FE"/>
    <w:rPr>
      <w:rFonts w:ascii="Arial" w:hAnsi="Arial" w:cs="Arial"/>
      <w:lang w:val="en-GB" w:eastAsia="en-US"/>
    </w:rPr>
  </w:style>
  <w:style w:type="paragraph" w:customStyle="1" w:styleId="List1">
    <w:name w:val="List1"/>
    <w:basedOn w:val="Normal"/>
    <w:uiPriority w:val="99"/>
    <w:rsid w:val="004734FE"/>
    <w:pPr>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rsid w:val="004734FE"/>
    <w:rPr>
      <w:rFonts w:eastAsia="MS PGothic"/>
      <w:color w:val="000000"/>
      <w:lang w:val="en-GB" w:eastAsia="en-US"/>
    </w:rPr>
  </w:style>
  <w:style w:type="character" w:customStyle="1" w:styleId="CRCoverPageChar">
    <w:name w:val="CR Cover Page Char"/>
    <w:link w:val="CRCoverPage"/>
    <w:qFormat/>
    <w:rsid w:val="004734FE"/>
    <w:rPr>
      <w:rFonts w:ascii="Arial" w:hAnsi="Arial"/>
      <w:lang w:val="en-GB" w:eastAsia="en-US"/>
    </w:rPr>
  </w:style>
  <w:style w:type="paragraph" w:customStyle="1" w:styleId="TdocText">
    <w:name w:val="Tdoc_Text"/>
    <w:basedOn w:val="Normal"/>
    <w:uiPriority w:val="99"/>
    <w:rsid w:val="004734FE"/>
    <w:pPr>
      <w:spacing w:before="120" w:after="0"/>
      <w:jc w:val="both"/>
    </w:pPr>
    <w:rPr>
      <w:rFonts w:eastAsia="MS Mincho"/>
      <w:lang w:val="en-US" w:eastAsia="en-GB"/>
    </w:rPr>
  </w:style>
  <w:style w:type="character" w:customStyle="1" w:styleId="BalloonTextChar">
    <w:name w:val="Balloon Text Char"/>
    <w:link w:val="BalloonText"/>
    <w:uiPriority w:val="99"/>
    <w:rsid w:val="004734FE"/>
    <w:rPr>
      <w:rFonts w:ascii="Cambria Math" w:hAnsi="Cambria Math" w:cs="Cambria Math"/>
      <w:sz w:val="16"/>
      <w:szCs w:val="16"/>
      <w:lang w:val="en-GB" w:eastAsia="en-US"/>
    </w:rPr>
  </w:style>
  <w:style w:type="paragraph" w:customStyle="1" w:styleId="centered">
    <w:name w:val="centered"/>
    <w:basedOn w:val="Normal"/>
    <w:uiPriority w:val="99"/>
    <w:rsid w:val="004734FE"/>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rsid w:val="004734FE"/>
    <w:rPr>
      <w:rFonts w:ascii="Bookman" w:hAnsi="Bookman"/>
      <w:position w:val="6"/>
      <w:sz w:val="18"/>
    </w:rPr>
  </w:style>
  <w:style w:type="paragraph" w:customStyle="1" w:styleId="References">
    <w:name w:val="References"/>
    <w:basedOn w:val="Normal"/>
    <w:uiPriority w:val="99"/>
    <w:rsid w:val="004734FE"/>
    <w:pPr>
      <w:numPr>
        <w:numId w:val="1"/>
      </w:numPr>
      <w:tabs>
        <w:tab w:val="clear" w:pos="360"/>
        <w:tab w:val="num" w:pos="720"/>
      </w:tabs>
      <w:spacing w:after="80"/>
      <w:ind w:left="720"/>
    </w:pPr>
    <w:rPr>
      <w:rFonts w:eastAsia="MS Mincho"/>
      <w:sz w:val="18"/>
      <w:lang w:val="en-US" w:eastAsia="en-GB"/>
    </w:rPr>
  </w:style>
  <w:style w:type="paragraph" w:styleId="CommentSubject">
    <w:name w:val="annotation subject"/>
    <w:basedOn w:val="CommentText"/>
    <w:next w:val="CommentText"/>
    <w:link w:val="CommentSubjectChar"/>
    <w:uiPriority w:val="99"/>
    <w:rsid w:val="004734FE"/>
    <w:rPr>
      <w:rFonts w:eastAsia="MS Mincho"/>
      <w:b/>
      <w:bCs/>
      <w:lang w:eastAsia="en-GB"/>
    </w:rPr>
  </w:style>
  <w:style w:type="character" w:customStyle="1" w:styleId="CommentTextChar1">
    <w:name w:val="Comment Text Char1"/>
    <w:link w:val="CommentText"/>
    <w:uiPriority w:val="99"/>
    <w:rsid w:val="004734FE"/>
    <w:rPr>
      <w:lang w:val="en-GB" w:eastAsia="en-US"/>
    </w:rPr>
  </w:style>
  <w:style w:type="character" w:customStyle="1" w:styleId="CommentSubjectChar">
    <w:name w:val="Comment Subject Char"/>
    <w:link w:val="CommentSubject"/>
    <w:uiPriority w:val="99"/>
    <w:rsid w:val="004734FE"/>
    <w:rPr>
      <w:rFonts w:eastAsia="MS Mincho"/>
      <w:b/>
      <w:bCs/>
      <w:lang w:val="en-GB" w:eastAsia="en-GB"/>
    </w:rPr>
  </w:style>
  <w:style w:type="paragraph" w:customStyle="1" w:styleId="ZchnZchn">
    <w:name w:val="Zchn Zchn"/>
    <w:uiPriority w:val="99"/>
    <w:semiHidden/>
    <w:rsid w:val="004734FE"/>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4734FE"/>
    <w:rPr>
      <w:rFonts w:eastAsia="MS Mincho"/>
      <w:lang w:val="en-GB" w:eastAsia="en-US" w:bidi="ar-SA"/>
    </w:rPr>
  </w:style>
  <w:style w:type="character" w:customStyle="1" w:styleId="B1Char1">
    <w:name w:val="B1 Char1"/>
    <w:rsid w:val="004734FE"/>
    <w:rPr>
      <w:rFonts w:eastAsia="MS Mincho"/>
      <w:lang w:val="en-GB" w:eastAsia="en-US" w:bidi="ar-SA"/>
    </w:rPr>
  </w:style>
  <w:style w:type="character" w:customStyle="1" w:styleId="msoins0">
    <w:name w:val="msoins"/>
    <w:basedOn w:val="DefaultParagraphFont"/>
    <w:rsid w:val="004734FE"/>
  </w:style>
  <w:style w:type="paragraph" w:customStyle="1" w:styleId="B1">
    <w:name w:val="B1+"/>
    <w:basedOn w:val="B10"/>
    <w:uiPriority w:val="99"/>
    <w:rsid w:val="004734FE"/>
    <w:pPr>
      <w:numPr>
        <w:numId w:val="3"/>
      </w:numPr>
      <w:tabs>
        <w:tab w:val="clear" w:pos="737"/>
        <w:tab w:val="num" w:pos="360"/>
      </w:tabs>
      <w:ind w:left="360" w:hanging="36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4734FE"/>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734FE"/>
    <w:rPr>
      <w:rFonts w:eastAsia="Times New Roman"/>
      <w:sz w:val="24"/>
      <w:szCs w:val="24"/>
      <w:lang w:val="en-GB" w:eastAsia="en-GB"/>
    </w:rPr>
  </w:style>
  <w:style w:type="paragraph" w:customStyle="1" w:styleId="CharCharCharChar1">
    <w:name w:val="Char Char Char Char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734FE"/>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4734FE"/>
    <w:rPr>
      <w:rFonts w:eastAsia="SimSun"/>
      <w:i/>
      <w:color w:val="0000FF"/>
      <w:lang w:val="en-GB" w:eastAsia="en-US"/>
    </w:rPr>
  </w:style>
  <w:style w:type="paragraph" w:customStyle="1" w:styleId="Bulletedo1">
    <w:name w:val="Bulleted o 1"/>
    <w:basedOn w:val="Normal"/>
    <w:uiPriority w:val="99"/>
    <w:rsid w:val="004734FE"/>
    <w:pPr>
      <w:numPr>
        <w:numId w:val="4"/>
      </w:numPr>
      <w:tabs>
        <w:tab w:val="clear" w:pos="360"/>
        <w:tab w:val="num" w:pos="851"/>
      </w:tabs>
      <w:spacing w:before="120" w:after="120"/>
      <w:ind w:left="851" w:hanging="851"/>
    </w:pPr>
    <w:rPr>
      <w:rFonts w:eastAsia="Times New Roman"/>
      <w:lang w:eastAsia="en-GB"/>
    </w:rPr>
  </w:style>
  <w:style w:type="paragraph" w:styleId="TOCHeading">
    <w:name w:val="TOC Heading"/>
    <w:basedOn w:val="Heading1"/>
    <w:next w:val="Normal"/>
    <w:uiPriority w:val="39"/>
    <w:unhideWhenUsed/>
    <w:qFormat/>
    <w:rsid w:val="004734F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GB"/>
    </w:rPr>
  </w:style>
  <w:style w:type="paragraph" w:styleId="Revision">
    <w:name w:val="Revision"/>
    <w:hidden/>
    <w:uiPriority w:val="99"/>
    <w:semiHidden/>
    <w:rsid w:val="004734FE"/>
    <w:rPr>
      <w:rFonts w:eastAsia="SimSun"/>
      <w:lang w:val="en-GB" w:eastAsia="en-US"/>
    </w:rPr>
  </w:style>
  <w:style w:type="character" w:customStyle="1" w:styleId="EQChar">
    <w:name w:val="EQ Char"/>
    <w:link w:val="EQ"/>
    <w:qFormat/>
    <w:locked/>
    <w:rsid w:val="004734FE"/>
    <w:rPr>
      <w:noProof/>
      <w:lang w:val="en-GB" w:eastAsia="en-US"/>
    </w:rPr>
  </w:style>
  <w:style w:type="character" w:styleId="Strong">
    <w:name w:val="Strong"/>
    <w:qFormat/>
    <w:rsid w:val="004734FE"/>
    <w:rPr>
      <w:b/>
      <w:bCs/>
    </w:rPr>
  </w:style>
  <w:style w:type="character" w:customStyle="1" w:styleId="CharChar3">
    <w:name w:val="Char Char3"/>
    <w:rsid w:val="004734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34FE"/>
    <w:rPr>
      <w:lang w:val="en-GB" w:eastAsia="en-US" w:bidi="ar-SA"/>
    </w:rPr>
  </w:style>
  <w:style w:type="character" w:customStyle="1" w:styleId="msoins00">
    <w:name w:val="msoins0"/>
    <w:rsid w:val="004734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34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34FE"/>
    <w:rPr>
      <w:rFonts w:ascii="Arial" w:hAnsi="Arial"/>
      <w:sz w:val="24"/>
      <w:lang w:val="en-GB" w:eastAsia="en-US" w:bidi="ar-SA"/>
    </w:rPr>
  </w:style>
  <w:style w:type="paragraph" w:customStyle="1" w:styleId="no0">
    <w:name w:val="no"/>
    <w:basedOn w:val="Normal"/>
    <w:uiPriority w:val="99"/>
    <w:rsid w:val="004734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734FE"/>
    <w:rPr>
      <w:sz w:val="24"/>
      <w:lang w:val="en-US" w:eastAsia="en-US"/>
    </w:rPr>
  </w:style>
  <w:style w:type="character" w:customStyle="1" w:styleId="EditorsNoteChar">
    <w:name w:val="Editor's Note Char"/>
    <w:link w:val="EditorsNote"/>
    <w:rsid w:val="004734FE"/>
    <w:rPr>
      <w:color w:val="FF0000"/>
      <w:lang w:val="en-GB" w:eastAsia="en-US"/>
    </w:rPr>
  </w:style>
  <w:style w:type="paragraph" w:customStyle="1" w:styleId="IvDbodytext">
    <w:name w:val="IvD bodytext"/>
    <w:basedOn w:val="BodyText"/>
    <w:link w:val="IvDbodytextChar"/>
    <w:qFormat/>
    <w:rsid w:val="004734F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734FE"/>
    <w:rPr>
      <w:rFonts w:ascii="Arial" w:eastAsia="Malgun Gothic" w:hAnsi="Arial"/>
      <w:spacing w:val="2"/>
      <w:lang w:val="en-GB" w:eastAsia="en-GB"/>
    </w:rPr>
  </w:style>
  <w:style w:type="paragraph" w:customStyle="1" w:styleId="BL">
    <w:name w:val="BL"/>
    <w:basedOn w:val="Normal"/>
    <w:uiPriority w:val="99"/>
    <w:rsid w:val="004734FE"/>
    <w:pPr>
      <w:numPr>
        <w:numId w:val="5"/>
      </w:numPr>
      <w:tabs>
        <w:tab w:val="left" w:pos="851"/>
      </w:tabs>
    </w:pPr>
    <w:rPr>
      <w:rFonts w:eastAsia="PMingLiU"/>
      <w:lang w:eastAsia="en-GB"/>
    </w:rPr>
  </w:style>
  <w:style w:type="character" w:styleId="PlaceholderText">
    <w:name w:val="Placeholder Text"/>
    <w:uiPriority w:val="99"/>
    <w:semiHidden/>
    <w:rsid w:val="004734FE"/>
    <w:rPr>
      <w:color w:val="808080"/>
    </w:rPr>
  </w:style>
  <w:style w:type="character" w:customStyle="1" w:styleId="PLChar">
    <w:name w:val="PL Char"/>
    <w:link w:val="PL"/>
    <w:rsid w:val="004734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734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734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734FE"/>
    <w:rPr>
      <w:rFonts w:ascii="Calibri Light" w:eastAsia="Times New Roman" w:hAnsi="Calibri Light" w:cs="Times New Roman"/>
      <w:color w:val="2F5496"/>
      <w:lang w:eastAsia="en-US"/>
    </w:rPr>
  </w:style>
  <w:style w:type="paragraph" w:customStyle="1" w:styleId="msonormal0">
    <w:name w:val="msonormal"/>
    <w:basedOn w:val="Normal"/>
    <w:uiPriority w:val="99"/>
    <w:rsid w:val="004734FE"/>
    <w:pPr>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734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734FE"/>
    <w:rPr>
      <w:rFonts w:ascii="Times New Roman" w:eastAsia="SimSun" w:hAnsi="Times New Roman"/>
      <w:lang w:eastAsia="en-US"/>
    </w:rPr>
  </w:style>
  <w:style w:type="character" w:customStyle="1" w:styleId="CharChar31">
    <w:name w:val="Char Char31"/>
    <w:rsid w:val="004734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734FE"/>
    <w:rPr>
      <w:rFonts w:ascii="Arial" w:hAnsi="Arial" w:cs="Times New Roman"/>
      <w:sz w:val="28"/>
      <w:szCs w:val="20"/>
      <w:lang w:val="en-GB" w:eastAsia="en-US"/>
    </w:rPr>
  </w:style>
  <w:style w:type="paragraph" w:customStyle="1" w:styleId="CharCharCharCharChar">
    <w:name w:val="Char Char 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34FE"/>
    <w:rPr>
      <w:lang w:val="en-GB" w:eastAsia="ja-JP" w:bidi="ar-SA"/>
    </w:rPr>
  </w:style>
  <w:style w:type="paragraph" w:customStyle="1" w:styleId="1Char">
    <w:name w:val="(文字) (文字)1 Char (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734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734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34FE"/>
    <w:rPr>
      <w:rFonts w:ascii="Arial" w:hAnsi="Arial"/>
      <w:sz w:val="32"/>
      <w:lang w:val="en-GB" w:eastAsia="ja-JP" w:bidi="ar-SA"/>
    </w:rPr>
  </w:style>
  <w:style w:type="character" w:customStyle="1" w:styleId="CharChar4">
    <w:name w:val="Char Char4"/>
    <w:rsid w:val="004734FE"/>
    <w:rPr>
      <w:rFonts w:ascii="Courier New" w:hAnsi="Courier New"/>
      <w:lang w:val="nb-NO" w:eastAsia="ja-JP" w:bidi="ar-SA"/>
    </w:rPr>
  </w:style>
  <w:style w:type="character" w:customStyle="1" w:styleId="AndreaLeonardi">
    <w:name w:val="Andrea Leonardi"/>
    <w:semiHidden/>
    <w:rsid w:val="004734FE"/>
    <w:rPr>
      <w:rFonts w:ascii="Arial" w:hAnsi="Arial" w:cs="Arial"/>
      <w:color w:val="auto"/>
      <w:sz w:val="20"/>
      <w:szCs w:val="20"/>
    </w:rPr>
  </w:style>
  <w:style w:type="character" w:customStyle="1" w:styleId="NOCharChar">
    <w:name w:val="NO Char Char"/>
    <w:rsid w:val="004734FE"/>
    <w:rPr>
      <w:lang w:val="en-GB" w:eastAsia="en-US" w:bidi="ar-SA"/>
    </w:rPr>
  </w:style>
  <w:style w:type="character" w:customStyle="1" w:styleId="NOZchn">
    <w:name w:val="NO Zchn"/>
    <w:rsid w:val="004734FE"/>
    <w:rPr>
      <w:lang w:val="en-GB" w:eastAsia="en-US" w:bidi="ar-SA"/>
    </w:rPr>
  </w:style>
  <w:style w:type="character" w:customStyle="1" w:styleId="TACCar">
    <w:name w:val="TAC Car"/>
    <w:qFormat/>
    <w:rsid w:val="004734FE"/>
    <w:rPr>
      <w:rFonts w:ascii="Arial" w:hAnsi="Arial"/>
      <w:sz w:val="18"/>
      <w:lang w:val="en-GB" w:eastAsia="ja-JP" w:bidi="ar-SA"/>
    </w:rPr>
  </w:style>
  <w:style w:type="paragraph" w:customStyle="1" w:styleId="CharCharCharCharCharChar">
    <w:name w:val="Char Char Char Char Char Char"/>
    <w:uiPriority w:val="99"/>
    <w:semiHidden/>
    <w:rsid w:val="004734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734FE"/>
    <w:rPr>
      <w:rFonts w:ascii="Arial" w:hAnsi="Arial" w:cs="Times New Roman"/>
      <w:sz w:val="20"/>
      <w:szCs w:val="20"/>
      <w:lang w:val="en-GB" w:eastAsia="en-US"/>
    </w:rPr>
  </w:style>
  <w:style w:type="character" w:customStyle="1" w:styleId="T1Char1">
    <w:name w:val="T1 Char1"/>
    <w:aliases w:val="Header 6 Char Char1"/>
    <w:rsid w:val="004734FE"/>
    <w:rPr>
      <w:rFonts w:ascii="Arial" w:hAnsi="Arial" w:cs="Times New Roman"/>
      <w:sz w:val="20"/>
      <w:szCs w:val="20"/>
      <w:lang w:val="en-GB" w:eastAsia="en-US"/>
    </w:rPr>
  </w:style>
  <w:style w:type="paragraph" w:customStyle="1" w:styleId="CarCar0">
    <w:name w:val="Car C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34FE"/>
    <w:rPr>
      <w:rFonts w:ascii="Arial" w:hAnsi="Arial"/>
      <w:sz w:val="32"/>
      <w:lang w:val="en-GB" w:eastAsia="en-US" w:bidi="ar-SA"/>
    </w:rPr>
  </w:style>
  <w:style w:type="paragraph" w:customStyle="1" w:styleId="ZchnZchn1">
    <w:name w:val="Zchn Zchn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34FE"/>
    <w:rPr>
      <w:rFonts w:ascii="Arial" w:hAnsi="Arial"/>
      <w:sz w:val="32"/>
      <w:lang w:val="en-GB" w:eastAsia="en-US" w:bidi="ar-SA"/>
    </w:rPr>
  </w:style>
  <w:style w:type="paragraph" w:customStyle="1" w:styleId="2">
    <w:name w:val="(文字) (文字)2"/>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34FE"/>
    <w:rPr>
      <w:rFonts w:ascii="Arial" w:hAnsi="Arial"/>
      <w:sz w:val="32"/>
      <w:lang w:val="en-GB" w:eastAsia="en-US" w:bidi="ar-SA"/>
    </w:rPr>
  </w:style>
  <w:style w:type="paragraph" w:customStyle="1" w:styleId="3">
    <w:name w:val="(文字) (文字)3"/>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734FE"/>
    <w:rPr>
      <w:rFonts w:ascii="Arial" w:hAnsi="Arial" w:cs="Times New Roman"/>
      <w:sz w:val="20"/>
      <w:szCs w:val="20"/>
      <w:lang w:val="en-GB" w:eastAsia="en-US"/>
    </w:rPr>
  </w:style>
  <w:style w:type="paragraph" w:customStyle="1" w:styleId="1">
    <w:name w:val="(文字) (文字)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734FE"/>
    <w:pPr>
      <w:spacing w:after="0"/>
      <w:ind w:left="851"/>
    </w:pPr>
    <w:rPr>
      <w:rFonts w:eastAsia="MS Mincho"/>
      <w:lang w:val="it-IT" w:eastAsia="en-GB"/>
    </w:rPr>
  </w:style>
  <w:style w:type="paragraph" w:styleId="ListNumber5">
    <w:name w:val="List Number 5"/>
    <w:basedOn w:val="Normal"/>
    <w:uiPriority w:val="99"/>
    <w:rsid w:val="004734FE"/>
    <w:pPr>
      <w:tabs>
        <w:tab w:val="num" w:pos="851"/>
        <w:tab w:val="num" w:pos="1800"/>
      </w:tabs>
      <w:ind w:left="1800" w:hanging="851"/>
    </w:pPr>
    <w:rPr>
      <w:rFonts w:eastAsia="MS Mincho"/>
      <w:lang w:eastAsia="en-GB"/>
    </w:rPr>
  </w:style>
  <w:style w:type="paragraph" w:styleId="ListNumber3">
    <w:name w:val="List Number 3"/>
    <w:basedOn w:val="Normal"/>
    <w:uiPriority w:val="99"/>
    <w:rsid w:val="004734FE"/>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uiPriority w:val="99"/>
    <w:rsid w:val="004734FE"/>
    <w:pPr>
      <w:numPr>
        <w:numId w:val="6"/>
      </w:numPr>
      <w:tabs>
        <w:tab w:val="clear" w:pos="720"/>
        <w:tab w:val="num" w:pos="360"/>
        <w:tab w:val="num" w:pos="1209"/>
      </w:tabs>
      <w:ind w:left="1209"/>
    </w:pPr>
    <w:rPr>
      <w:rFonts w:eastAsia="MS Mincho"/>
      <w:lang w:eastAsia="en-GB"/>
    </w:rPr>
  </w:style>
  <w:style w:type="character" w:customStyle="1" w:styleId="CharChar7">
    <w:name w:val="Char Char7"/>
    <w:semiHidden/>
    <w:rsid w:val="004734FE"/>
    <w:rPr>
      <w:rFonts w:ascii="Tahoma" w:hAnsi="Tahoma" w:cs="Tahoma"/>
      <w:shd w:val="clear" w:color="auto" w:fill="000080"/>
      <w:lang w:val="en-GB" w:eastAsia="en-US"/>
    </w:rPr>
  </w:style>
  <w:style w:type="character" w:customStyle="1" w:styleId="ZchnZchn5">
    <w:name w:val="Zchn Zchn5"/>
    <w:rsid w:val="004734FE"/>
    <w:rPr>
      <w:rFonts w:ascii="Courier New" w:eastAsia="Batang" w:hAnsi="Courier New"/>
      <w:lang w:val="nb-NO" w:eastAsia="en-US" w:bidi="ar-SA"/>
    </w:rPr>
  </w:style>
  <w:style w:type="character" w:customStyle="1" w:styleId="CharChar10">
    <w:name w:val="Char Char10"/>
    <w:semiHidden/>
    <w:rsid w:val="004734FE"/>
    <w:rPr>
      <w:rFonts w:ascii="Times New Roman" w:hAnsi="Times New Roman"/>
      <w:lang w:val="en-GB" w:eastAsia="en-US"/>
    </w:rPr>
  </w:style>
  <w:style w:type="character" w:customStyle="1" w:styleId="CharChar9">
    <w:name w:val="Char Char9"/>
    <w:semiHidden/>
    <w:rsid w:val="004734FE"/>
    <w:rPr>
      <w:rFonts w:ascii="Tahoma" w:hAnsi="Tahoma" w:cs="Tahoma"/>
      <w:sz w:val="16"/>
      <w:szCs w:val="16"/>
      <w:lang w:val="en-GB" w:eastAsia="en-US"/>
    </w:rPr>
  </w:style>
  <w:style w:type="character" w:customStyle="1" w:styleId="CharChar8">
    <w:name w:val="Char Char8"/>
    <w:rsid w:val="004734FE"/>
    <w:rPr>
      <w:rFonts w:ascii="Times New Roman" w:hAnsi="Times New Roman"/>
      <w:b/>
      <w:bCs/>
      <w:lang w:val="en-GB" w:eastAsia="en-US"/>
    </w:rPr>
  </w:style>
  <w:style w:type="paragraph" w:customStyle="1" w:styleId="10">
    <w:name w:val="修订1"/>
    <w:hidden/>
    <w:uiPriority w:val="99"/>
    <w:semiHidden/>
    <w:rsid w:val="004734FE"/>
    <w:rPr>
      <w:rFonts w:eastAsia="Batang"/>
      <w:lang w:val="en-GB" w:eastAsia="en-US"/>
    </w:rPr>
  </w:style>
  <w:style w:type="paragraph" w:styleId="EndnoteText">
    <w:name w:val="endnote text"/>
    <w:basedOn w:val="Normal"/>
    <w:link w:val="EndnoteTextChar"/>
    <w:uiPriority w:val="99"/>
    <w:rsid w:val="004734FE"/>
    <w:pPr>
      <w:snapToGrid w:val="0"/>
    </w:pPr>
    <w:rPr>
      <w:rFonts w:eastAsia="Times New Roman"/>
      <w:lang w:eastAsia="en-GB"/>
    </w:rPr>
  </w:style>
  <w:style w:type="character" w:customStyle="1" w:styleId="EndnoteTextChar">
    <w:name w:val="Endnote Text Char"/>
    <w:link w:val="EndnoteText"/>
    <w:uiPriority w:val="99"/>
    <w:rsid w:val="004734FE"/>
    <w:rPr>
      <w:rFonts w:eastAsia="Times New Roman"/>
      <w:lang w:val="en-GB" w:eastAsia="en-GB"/>
    </w:rPr>
  </w:style>
  <w:style w:type="character" w:styleId="EndnoteReference">
    <w:name w:val="endnote reference"/>
    <w:rsid w:val="004734FE"/>
    <w:rPr>
      <w:vertAlign w:val="superscript"/>
    </w:rPr>
  </w:style>
  <w:style w:type="character" w:customStyle="1" w:styleId="btChar3">
    <w:name w:val="bt Char3"/>
    <w:rsid w:val="004734FE"/>
    <w:rPr>
      <w:lang w:val="en-GB" w:eastAsia="ja-JP" w:bidi="ar-SA"/>
    </w:rPr>
  </w:style>
  <w:style w:type="paragraph" w:styleId="Title">
    <w:name w:val="Title"/>
    <w:basedOn w:val="Normal"/>
    <w:next w:val="Normal"/>
    <w:link w:val="TitleChar"/>
    <w:uiPriority w:val="99"/>
    <w:qFormat/>
    <w:rsid w:val="004734FE"/>
    <w:pPr>
      <w:spacing w:before="240" w:after="60"/>
      <w:outlineLvl w:val="0"/>
    </w:pPr>
    <w:rPr>
      <w:rFonts w:ascii="Courier New" w:eastAsia="Malgun Gothic" w:hAnsi="Courier New"/>
      <w:lang w:val="nb-NO" w:eastAsia="en-GB"/>
    </w:rPr>
  </w:style>
  <w:style w:type="character" w:customStyle="1" w:styleId="TitleChar">
    <w:name w:val="Title Char"/>
    <w:link w:val="Title"/>
    <w:uiPriority w:val="99"/>
    <w:rsid w:val="004734FE"/>
    <w:rPr>
      <w:rFonts w:ascii="Courier New" w:eastAsia="Malgun Gothic" w:hAnsi="Courier New"/>
      <w:lang w:val="nb-NO" w:eastAsia="en-GB"/>
    </w:rPr>
  </w:style>
  <w:style w:type="paragraph" w:customStyle="1" w:styleId="FL">
    <w:name w:val="FL"/>
    <w:basedOn w:val="Normal"/>
    <w:uiPriority w:val="99"/>
    <w:rsid w:val="004734FE"/>
    <w:pPr>
      <w:keepNext/>
      <w:keepLines/>
      <w:spacing w:before="60"/>
      <w:jc w:val="center"/>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4734FE"/>
    <w:rPr>
      <w:rFonts w:ascii="Arial" w:hAnsi="Arial"/>
      <w:sz w:val="22"/>
      <w:lang w:val="en-GB" w:eastAsia="ja-JP" w:bidi="ar-SA"/>
    </w:rPr>
  </w:style>
  <w:style w:type="paragraph" w:styleId="Date">
    <w:name w:val="Date"/>
    <w:basedOn w:val="Normal"/>
    <w:next w:val="Normal"/>
    <w:link w:val="DateChar"/>
    <w:uiPriority w:val="99"/>
    <w:rsid w:val="004734FE"/>
    <w:rPr>
      <w:rFonts w:eastAsia="Malgun Gothic"/>
      <w:lang w:eastAsia="en-GB"/>
    </w:rPr>
  </w:style>
  <w:style w:type="character" w:customStyle="1" w:styleId="DateChar">
    <w:name w:val="Date Char"/>
    <w:link w:val="Date"/>
    <w:uiPriority w:val="99"/>
    <w:rsid w:val="004734FE"/>
    <w:rPr>
      <w:rFonts w:eastAsia="Malgun Gothic"/>
      <w:lang w:val="en-GB" w:eastAsia="en-GB"/>
    </w:rPr>
  </w:style>
  <w:style w:type="paragraph" w:customStyle="1" w:styleId="AutoCorrect">
    <w:name w:val="AutoCorrect"/>
    <w:uiPriority w:val="99"/>
    <w:rsid w:val="004734FE"/>
    <w:rPr>
      <w:rFonts w:eastAsia="Malgun Gothic"/>
      <w:sz w:val="24"/>
      <w:szCs w:val="24"/>
      <w:lang w:val="en-GB" w:eastAsia="ko-KR"/>
    </w:rPr>
  </w:style>
  <w:style w:type="paragraph" w:customStyle="1" w:styleId="-PAGE-">
    <w:name w:val="- PAGE -"/>
    <w:uiPriority w:val="99"/>
    <w:rsid w:val="004734FE"/>
    <w:rPr>
      <w:rFonts w:eastAsia="Malgun Gothic"/>
      <w:sz w:val="24"/>
      <w:szCs w:val="24"/>
      <w:lang w:val="en-GB" w:eastAsia="ko-KR"/>
    </w:rPr>
  </w:style>
  <w:style w:type="paragraph" w:customStyle="1" w:styleId="PageXofY">
    <w:name w:val="Page X of Y"/>
    <w:uiPriority w:val="99"/>
    <w:rsid w:val="004734FE"/>
    <w:rPr>
      <w:rFonts w:eastAsia="Malgun Gothic"/>
      <w:sz w:val="24"/>
      <w:szCs w:val="24"/>
      <w:lang w:val="en-GB" w:eastAsia="ko-KR"/>
    </w:rPr>
  </w:style>
  <w:style w:type="paragraph" w:customStyle="1" w:styleId="Createdby">
    <w:name w:val="Created by"/>
    <w:uiPriority w:val="99"/>
    <w:rsid w:val="004734FE"/>
    <w:rPr>
      <w:rFonts w:eastAsia="Malgun Gothic"/>
      <w:sz w:val="24"/>
      <w:szCs w:val="24"/>
      <w:lang w:val="en-GB" w:eastAsia="ko-KR"/>
    </w:rPr>
  </w:style>
  <w:style w:type="paragraph" w:customStyle="1" w:styleId="Createdon">
    <w:name w:val="Created on"/>
    <w:uiPriority w:val="99"/>
    <w:rsid w:val="004734FE"/>
    <w:rPr>
      <w:rFonts w:eastAsia="Malgun Gothic"/>
      <w:sz w:val="24"/>
      <w:szCs w:val="24"/>
      <w:lang w:val="en-GB" w:eastAsia="ko-KR"/>
    </w:rPr>
  </w:style>
  <w:style w:type="paragraph" w:customStyle="1" w:styleId="Lastprinted">
    <w:name w:val="Last printed"/>
    <w:uiPriority w:val="99"/>
    <w:rsid w:val="004734FE"/>
    <w:rPr>
      <w:rFonts w:eastAsia="Malgun Gothic"/>
      <w:sz w:val="24"/>
      <w:szCs w:val="24"/>
      <w:lang w:val="en-GB" w:eastAsia="ko-KR"/>
    </w:rPr>
  </w:style>
  <w:style w:type="paragraph" w:customStyle="1" w:styleId="Lastsavedby">
    <w:name w:val="Last saved by"/>
    <w:uiPriority w:val="99"/>
    <w:rsid w:val="004734FE"/>
    <w:rPr>
      <w:rFonts w:eastAsia="Malgun Gothic"/>
      <w:sz w:val="24"/>
      <w:szCs w:val="24"/>
      <w:lang w:val="en-GB" w:eastAsia="ko-KR"/>
    </w:rPr>
  </w:style>
  <w:style w:type="paragraph" w:customStyle="1" w:styleId="Filename">
    <w:name w:val="Filename"/>
    <w:uiPriority w:val="99"/>
    <w:rsid w:val="004734FE"/>
    <w:rPr>
      <w:rFonts w:eastAsia="Malgun Gothic"/>
      <w:sz w:val="24"/>
      <w:szCs w:val="24"/>
      <w:lang w:val="en-GB" w:eastAsia="ko-KR"/>
    </w:rPr>
  </w:style>
  <w:style w:type="paragraph" w:customStyle="1" w:styleId="Filenameandpath">
    <w:name w:val="Filename and path"/>
    <w:uiPriority w:val="99"/>
    <w:rsid w:val="004734FE"/>
    <w:rPr>
      <w:rFonts w:eastAsia="Malgun Gothic"/>
      <w:sz w:val="24"/>
      <w:szCs w:val="24"/>
      <w:lang w:val="en-GB" w:eastAsia="ko-KR"/>
    </w:rPr>
  </w:style>
  <w:style w:type="paragraph" w:customStyle="1" w:styleId="AuthorPageDate">
    <w:name w:val="Author  Page #  Date"/>
    <w:uiPriority w:val="99"/>
    <w:rsid w:val="004734FE"/>
    <w:rPr>
      <w:rFonts w:eastAsia="Malgun Gothic"/>
      <w:sz w:val="24"/>
      <w:szCs w:val="24"/>
      <w:lang w:val="en-GB" w:eastAsia="ko-KR"/>
    </w:rPr>
  </w:style>
  <w:style w:type="paragraph" w:customStyle="1" w:styleId="ConfidentialPageDate">
    <w:name w:val="Confidential  Page #  Date"/>
    <w:uiPriority w:val="99"/>
    <w:rsid w:val="004734FE"/>
    <w:rPr>
      <w:rFonts w:eastAsia="Malgun Gothic"/>
      <w:sz w:val="24"/>
      <w:szCs w:val="24"/>
      <w:lang w:val="en-GB" w:eastAsia="ko-KR"/>
    </w:rPr>
  </w:style>
  <w:style w:type="table" w:customStyle="1" w:styleId="TableGrid1">
    <w:name w:val="Table Grid1"/>
    <w:basedOn w:val="TableNormal"/>
    <w:next w:val="TableGrid"/>
    <w:qFormat/>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734FE"/>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4734FE"/>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rsid w:val="004734FE"/>
    <w:rPr>
      <w:rFonts w:eastAsia="Times New Roman"/>
      <w:lang w:eastAsia="ja-JP"/>
    </w:rPr>
  </w:style>
  <w:style w:type="paragraph" w:customStyle="1" w:styleId="TaOC">
    <w:name w:val="TaOC"/>
    <w:basedOn w:val="TAC"/>
    <w:uiPriority w:val="99"/>
    <w:rsid w:val="004734FE"/>
    <w:rPr>
      <w:rFonts w:eastAsia="Times New Roman"/>
      <w:lang w:eastAsia="ja-JP"/>
    </w:rPr>
  </w:style>
  <w:style w:type="paragraph" w:customStyle="1" w:styleId="1CharChar1Char">
    <w:name w:val="(文字) (文字)1 Char (文字) (文字) Char (文字) (文字)1 Char (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734F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4734FE"/>
    <w:pPr>
      <w:pBdr>
        <w:top w:val="none" w:sz="0" w:space="0" w:color="auto"/>
      </w:pBdr>
    </w:pPr>
    <w:rPr>
      <w:rFonts w:eastAsia="Times New Roman"/>
      <w:b/>
      <w:color w:val="0000FF"/>
      <w:lang w:eastAsia="ja-JP"/>
    </w:rPr>
  </w:style>
  <w:style w:type="character" w:customStyle="1" w:styleId="T1Char3">
    <w:name w:val="T1 Char3"/>
    <w:aliases w:val="Header 6 Char Char3"/>
    <w:rsid w:val="004734FE"/>
    <w:rPr>
      <w:rFonts w:ascii="Arial" w:hAnsi="Arial"/>
      <w:lang w:val="en-GB" w:eastAsia="en-US" w:bidi="ar-SA"/>
    </w:rPr>
  </w:style>
  <w:style w:type="table" w:customStyle="1" w:styleId="Tabellengitternetz1">
    <w:name w:val="Tabellengitternetz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734FE"/>
    <w:pPr>
      <w:tabs>
        <w:tab w:val="num" w:pos="928"/>
      </w:tabs>
      <w:ind w:left="928" w:hanging="360"/>
    </w:pPr>
    <w:rPr>
      <w:rFonts w:eastAsia="Batang"/>
      <w:lang w:eastAsia="en-GB"/>
    </w:rPr>
  </w:style>
  <w:style w:type="table" w:customStyle="1" w:styleId="TableGrid2">
    <w:name w:val="Table Grid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734F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4734FE"/>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734F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734FE"/>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rsid w:val="004734FE"/>
    <w:pPr>
      <w:spacing w:before="100" w:beforeAutospacing="1" w:after="100" w:afterAutospacing="1"/>
    </w:pPr>
    <w:rPr>
      <w:rFonts w:eastAsia="Times New Roman"/>
      <w:sz w:val="24"/>
      <w:szCs w:val="24"/>
      <w:lang w:val="en-US" w:eastAsia="en-GB"/>
    </w:rPr>
  </w:style>
  <w:style w:type="paragraph" w:customStyle="1" w:styleId="11">
    <w:name w:val="吹き出し1"/>
    <w:basedOn w:val="Normal"/>
    <w:uiPriority w:val="99"/>
    <w:semiHidden/>
    <w:rsid w:val="004734FE"/>
    <w:rPr>
      <w:rFonts w:ascii="Tahoma" w:eastAsia="MS Mincho" w:hAnsi="Tahoma" w:cs="Tahoma"/>
      <w:sz w:val="16"/>
      <w:szCs w:val="16"/>
      <w:lang w:eastAsia="en-GB"/>
    </w:rPr>
  </w:style>
  <w:style w:type="paragraph" w:customStyle="1" w:styleId="20">
    <w:name w:val="吹き出し2"/>
    <w:basedOn w:val="Normal"/>
    <w:uiPriority w:val="99"/>
    <w:semiHidden/>
    <w:rsid w:val="004734FE"/>
    <w:rPr>
      <w:rFonts w:ascii="Tahoma" w:eastAsia="MS Mincho" w:hAnsi="Tahoma" w:cs="Tahoma"/>
      <w:sz w:val="16"/>
      <w:szCs w:val="16"/>
      <w:lang w:eastAsia="en-GB"/>
    </w:rPr>
  </w:style>
  <w:style w:type="paragraph" w:customStyle="1" w:styleId="Note">
    <w:name w:val="Note"/>
    <w:basedOn w:val="B10"/>
    <w:uiPriority w:val="99"/>
    <w:rsid w:val="004734FE"/>
    <w:rPr>
      <w:rFonts w:eastAsia="MS Mincho"/>
      <w:lang w:eastAsia="en-GB"/>
    </w:rPr>
  </w:style>
  <w:style w:type="paragraph" w:customStyle="1" w:styleId="91">
    <w:name w:val="目次 91"/>
    <w:basedOn w:val="TOC8"/>
    <w:uiPriority w:val="99"/>
    <w:rsid w:val="004734FE"/>
    <w:pPr>
      <w:ind w:left="1418" w:hanging="1418"/>
    </w:pPr>
    <w:rPr>
      <w:rFonts w:eastAsia="MS Mincho"/>
      <w:lang w:val="en-US" w:eastAsia="en-GB"/>
    </w:rPr>
  </w:style>
  <w:style w:type="paragraph" w:customStyle="1" w:styleId="12">
    <w:name w:val="図表番号1"/>
    <w:basedOn w:val="Normal"/>
    <w:next w:val="Normal"/>
    <w:uiPriority w:val="99"/>
    <w:rsid w:val="004734FE"/>
    <w:pPr>
      <w:spacing w:before="120" w:after="120"/>
    </w:pPr>
    <w:rPr>
      <w:rFonts w:eastAsia="MS Mincho"/>
      <w:b/>
      <w:lang w:eastAsia="en-GB"/>
    </w:rPr>
  </w:style>
  <w:style w:type="paragraph" w:customStyle="1" w:styleId="HO">
    <w:name w:val="HO"/>
    <w:basedOn w:val="Normal"/>
    <w:uiPriority w:val="99"/>
    <w:rsid w:val="004734FE"/>
    <w:pPr>
      <w:spacing w:after="0"/>
      <w:jc w:val="right"/>
    </w:pPr>
    <w:rPr>
      <w:rFonts w:eastAsia="MS Mincho"/>
      <w:b/>
      <w:lang w:eastAsia="en-GB"/>
    </w:rPr>
  </w:style>
  <w:style w:type="paragraph" w:customStyle="1" w:styleId="WP">
    <w:name w:val="WP"/>
    <w:basedOn w:val="Normal"/>
    <w:uiPriority w:val="99"/>
    <w:rsid w:val="004734FE"/>
    <w:pPr>
      <w:spacing w:after="0"/>
      <w:jc w:val="both"/>
    </w:pPr>
    <w:rPr>
      <w:rFonts w:eastAsia="MS Mincho"/>
      <w:lang w:eastAsia="en-GB"/>
    </w:rPr>
  </w:style>
  <w:style w:type="paragraph" w:customStyle="1" w:styleId="ZK">
    <w:name w:val="ZK"/>
    <w:uiPriority w:val="99"/>
    <w:rsid w:val="004734FE"/>
    <w:pPr>
      <w:spacing w:after="240" w:line="240" w:lineRule="atLeast"/>
      <w:ind w:left="1191" w:right="113" w:hanging="1191"/>
    </w:pPr>
    <w:rPr>
      <w:rFonts w:eastAsia="MS Mincho"/>
      <w:lang w:val="en-GB" w:eastAsia="en-US"/>
    </w:rPr>
  </w:style>
  <w:style w:type="paragraph" w:customStyle="1" w:styleId="ZC">
    <w:name w:val="ZC"/>
    <w:uiPriority w:val="99"/>
    <w:rsid w:val="004734FE"/>
    <w:pPr>
      <w:spacing w:line="360" w:lineRule="atLeast"/>
      <w:jc w:val="center"/>
    </w:pPr>
    <w:rPr>
      <w:rFonts w:eastAsia="MS Mincho"/>
      <w:lang w:val="en-GB" w:eastAsia="en-US"/>
    </w:rPr>
  </w:style>
  <w:style w:type="paragraph" w:customStyle="1" w:styleId="FooterCentred">
    <w:name w:val="FooterCentred"/>
    <w:basedOn w:val="Footer"/>
    <w:uiPriority w:val="99"/>
    <w:rsid w:val="004734FE"/>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34FE"/>
    <w:pPr>
      <w:tabs>
        <w:tab w:val="left" w:pos="360"/>
      </w:tabs>
      <w:ind w:left="360" w:hanging="360"/>
    </w:pPr>
  </w:style>
  <w:style w:type="paragraph" w:customStyle="1" w:styleId="Para1">
    <w:name w:val="Para1"/>
    <w:basedOn w:val="Normal"/>
    <w:uiPriority w:val="99"/>
    <w:rsid w:val="004734FE"/>
    <w:pPr>
      <w:spacing w:before="120" w:after="120"/>
    </w:pPr>
    <w:rPr>
      <w:rFonts w:eastAsia="MS Mincho"/>
      <w:lang w:val="en-US" w:eastAsia="en-GB"/>
    </w:rPr>
  </w:style>
  <w:style w:type="paragraph" w:customStyle="1" w:styleId="Teststep">
    <w:name w:val="Test step"/>
    <w:basedOn w:val="Normal"/>
    <w:uiPriority w:val="99"/>
    <w:rsid w:val="004734F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4734FE"/>
    <w:pPr>
      <w:keepNext/>
      <w:keepLines/>
      <w:spacing w:after="60"/>
      <w:ind w:left="210"/>
      <w:jc w:val="center"/>
    </w:pPr>
    <w:rPr>
      <w:rFonts w:eastAsia="MS Mincho"/>
      <w:b/>
      <w:i w:val="0"/>
      <w:lang w:eastAsia="en-GB"/>
    </w:rPr>
  </w:style>
  <w:style w:type="paragraph" w:customStyle="1" w:styleId="13">
    <w:name w:val="図表目次1"/>
    <w:basedOn w:val="Normal"/>
    <w:next w:val="Normal"/>
    <w:uiPriority w:val="99"/>
    <w:rsid w:val="004734FE"/>
    <w:pPr>
      <w:ind w:left="400" w:hanging="400"/>
      <w:jc w:val="center"/>
    </w:pPr>
    <w:rPr>
      <w:rFonts w:eastAsia="MS Mincho"/>
      <w:b/>
      <w:lang w:eastAsia="en-GB"/>
    </w:rPr>
  </w:style>
  <w:style w:type="paragraph" w:customStyle="1" w:styleId="t2">
    <w:name w:val="t2"/>
    <w:basedOn w:val="Normal"/>
    <w:uiPriority w:val="99"/>
    <w:rsid w:val="004734FE"/>
    <w:pPr>
      <w:spacing w:after="0"/>
    </w:pPr>
    <w:rPr>
      <w:rFonts w:eastAsia="MS Mincho"/>
      <w:lang w:eastAsia="en-GB"/>
    </w:rPr>
  </w:style>
  <w:style w:type="paragraph" w:customStyle="1" w:styleId="CommentNokia">
    <w:name w:val="Comment Nokia"/>
    <w:basedOn w:val="Normal"/>
    <w:uiPriority w:val="99"/>
    <w:rsid w:val="004734FE"/>
    <w:pPr>
      <w:tabs>
        <w:tab w:val="left" w:pos="360"/>
      </w:tabs>
      <w:ind w:left="360" w:hanging="360"/>
    </w:pPr>
    <w:rPr>
      <w:rFonts w:eastAsia="MS Mincho"/>
      <w:sz w:val="22"/>
      <w:lang w:val="en-US" w:eastAsia="en-GB"/>
    </w:rPr>
  </w:style>
  <w:style w:type="paragraph" w:customStyle="1" w:styleId="Tdoctable">
    <w:name w:val="Tdoc_table"/>
    <w:uiPriority w:val="99"/>
    <w:rsid w:val="004734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734FE"/>
    <w:pPr>
      <w:spacing w:before="120"/>
      <w:outlineLvl w:val="2"/>
    </w:pPr>
    <w:rPr>
      <w:sz w:val="28"/>
    </w:rPr>
  </w:style>
  <w:style w:type="paragraph" w:customStyle="1" w:styleId="Heading2Head2A2">
    <w:name w:val="Heading 2.Head2A.2"/>
    <w:basedOn w:val="Heading1"/>
    <w:next w:val="Normal"/>
    <w:uiPriority w:val="99"/>
    <w:rsid w:val="004734FE"/>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rsid w:val="004734FE"/>
    <w:pPr>
      <w:spacing w:after="220"/>
    </w:pPr>
    <w:rPr>
      <w:rFonts w:eastAsia="MS Mincho"/>
      <w:b/>
      <w:lang w:val="en-US" w:eastAsia="en-GB"/>
    </w:rPr>
  </w:style>
  <w:style w:type="paragraph" w:customStyle="1" w:styleId="berschrift2Head2A2">
    <w:name w:val="Überschrift 2.Head2A.2"/>
    <w:basedOn w:val="Heading1"/>
    <w:next w:val="Normal"/>
    <w:uiPriority w:val="99"/>
    <w:rsid w:val="004734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734FE"/>
    <w:pPr>
      <w:spacing w:before="120"/>
      <w:outlineLvl w:val="2"/>
    </w:pPr>
    <w:rPr>
      <w:rFonts w:eastAsia="MS Mincho"/>
      <w:sz w:val="28"/>
      <w:lang w:eastAsia="de-DE"/>
    </w:rPr>
  </w:style>
  <w:style w:type="paragraph" w:customStyle="1" w:styleId="Bullets">
    <w:name w:val="Bullets"/>
    <w:basedOn w:val="BodyText"/>
    <w:uiPriority w:val="99"/>
    <w:rsid w:val="004734FE"/>
    <w:pPr>
      <w:widowControl w:val="0"/>
      <w:spacing w:after="120"/>
      <w:ind w:left="283" w:hanging="283"/>
    </w:pPr>
    <w:rPr>
      <w:rFonts w:eastAsia="MS Mincho"/>
      <w:lang w:eastAsia="de-DE"/>
    </w:rPr>
  </w:style>
  <w:style w:type="paragraph" w:customStyle="1" w:styleId="11BodyText">
    <w:name w:val="11 BodyText"/>
    <w:basedOn w:val="Normal"/>
    <w:uiPriority w:val="99"/>
    <w:rsid w:val="004734FE"/>
    <w:pPr>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734FE"/>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734FE"/>
    <w:pPr>
      <w:keepNext/>
      <w:keepLines/>
      <w:spacing w:after="0"/>
      <w:ind w:right="134"/>
      <w:jc w:val="right"/>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4734FE"/>
    <w:rPr>
      <w:rFonts w:eastAsia="Malgun Gothic"/>
      <w:kern w:val="2"/>
      <w:lang w:eastAsia="en-GB"/>
    </w:rPr>
  </w:style>
  <w:style w:type="character" w:customStyle="1" w:styleId="StyleTACChar">
    <w:name w:val="Style TAC + Char"/>
    <w:link w:val="StyleTAC"/>
    <w:rsid w:val="004734FE"/>
    <w:rPr>
      <w:rFonts w:ascii="Arial" w:eastAsia="Malgun Gothic" w:hAnsi="Arial"/>
      <w:kern w:val="2"/>
      <w:sz w:val="18"/>
      <w:lang w:val="en-GB" w:eastAsia="en-GB"/>
    </w:rPr>
  </w:style>
  <w:style w:type="character" w:customStyle="1" w:styleId="CharChar29">
    <w:name w:val="Char Char29"/>
    <w:rsid w:val="004734FE"/>
    <w:rPr>
      <w:rFonts w:ascii="Arial" w:hAnsi="Arial"/>
      <w:sz w:val="36"/>
      <w:lang w:val="en-GB" w:eastAsia="en-US" w:bidi="ar-SA"/>
    </w:rPr>
  </w:style>
  <w:style w:type="character" w:customStyle="1" w:styleId="CharChar28">
    <w:name w:val="Char Char28"/>
    <w:rsid w:val="004734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34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734FE"/>
    <w:rPr>
      <w:rFonts w:ascii="Arial" w:hAnsi="Arial"/>
      <w:sz w:val="22"/>
      <w:lang w:val="en-GB" w:eastAsia="en-GB" w:bidi="ar-SA"/>
    </w:rPr>
  </w:style>
  <w:style w:type="paragraph" w:customStyle="1" w:styleId="Default">
    <w:name w:val="Default"/>
    <w:uiPriority w:val="99"/>
    <w:rsid w:val="004734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734FE"/>
    <w:rPr>
      <w:rFonts w:ascii="Times New Roman" w:hAnsi="Times New Roman"/>
      <w:lang w:val="en-GB"/>
    </w:rPr>
  </w:style>
  <w:style w:type="character" w:styleId="HTMLAcronym">
    <w:name w:val="HTML Acronym"/>
    <w:uiPriority w:val="99"/>
    <w:unhideWhenUsed/>
    <w:rsid w:val="004734FE"/>
  </w:style>
  <w:style w:type="table" w:customStyle="1" w:styleId="TableGrid4">
    <w:name w:val="Table Grid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34F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4734FE"/>
    <w:rPr>
      <w:rFonts w:ascii="Arial" w:eastAsia="MS Mincho" w:hAnsi="Arial" w:cs="Arial"/>
      <w:sz w:val="24"/>
      <w:szCs w:val="24"/>
      <w:lang w:val="en-US" w:eastAsia="en-GB"/>
    </w:rPr>
  </w:style>
  <w:style w:type="table" w:customStyle="1" w:styleId="14">
    <w:name w:val="表格格線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734FE"/>
  </w:style>
  <w:style w:type="paragraph" w:customStyle="1" w:styleId="H53GPP">
    <w:name w:val="H5 3GPP"/>
    <w:basedOn w:val="Normal"/>
    <w:link w:val="H53GPPChar"/>
    <w:qFormat/>
    <w:rsid w:val="004734FE"/>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link w:val="H53GPP"/>
    <w:rsid w:val="004734F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
    <w:name w:val="Subtitle Char"/>
    <w:link w:val="Subtitle"/>
    <w:uiPriority w:val="11"/>
    <w:rsid w:val="004734FE"/>
    <w:rPr>
      <w:rFonts w:ascii="Calibri Light" w:eastAsia="Times New Roman" w:hAnsi="Calibri Light"/>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34FE"/>
    <w:rPr>
      <w:rFonts w:ascii="Arial" w:eastAsia="Batang" w:hAnsi="Arial" w:cs="Times New Roman"/>
      <w:b/>
      <w:bCs/>
      <w:i/>
      <w:iCs/>
      <w:sz w:val="28"/>
      <w:szCs w:val="28"/>
      <w:lang w:val="en-GB" w:eastAsia="en-US" w:bidi="ar-SA"/>
    </w:rPr>
  </w:style>
  <w:style w:type="paragraph" w:customStyle="1" w:styleId="a1">
    <w:name w:val="修订"/>
    <w:hidden/>
    <w:uiPriority w:val="99"/>
    <w:semiHidden/>
    <w:rsid w:val="004734FE"/>
    <w:rPr>
      <w:rFonts w:eastAsia="Batang"/>
      <w:lang w:val="en-GB" w:eastAsia="en-US"/>
    </w:rPr>
  </w:style>
  <w:style w:type="character" w:customStyle="1" w:styleId="Heading9Char1">
    <w:name w:val="Heading 9 Char1"/>
    <w:aliases w:val="Figure Heading Char1,FH Char1,标题 9 Char1"/>
    <w:uiPriority w:val="99"/>
    <w:semiHidden/>
    <w:rsid w:val="004734FE"/>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734FE"/>
    <w:rPr>
      <w:rFonts w:eastAsia="Batang"/>
      <w:lang w:val="en-GB" w:eastAsia="en-US"/>
    </w:rPr>
  </w:style>
  <w:style w:type="table" w:customStyle="1" w:styleId="TableGrid6">
    <w:name w:val="Table Grid6"/>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1">
    <w:name w:val="Subtitle Char1"/>
    <w:rsid w:val="004734FE"/>
    <w:rPr>
      <w:rFonts w:ascii="Calibri" w:eastAsia="SimSun" w:hAnsi="Calibri" w:cs="Times New Roman"/>
      <w:color w:val="5A5A5A"/>
      <w:spacing w:val="15"/>
      <w:sz w:val="22"/>
      <w:szCs w:val="22"/>
      <w:lang w:val="en-GB" w:eastAsia="en-US"/>
    </w:rPr>
  </w:style>
  <w:style w:type="character" w:customStyle="1" w:styleId="CharChar34">
    <w:name w:val="Char Char34"/>
    <w:semiHidden/>
    <w:rsid w:val="004734FE"/>
    <w:rPr>
      <w:rFonts w:ascii="Arial" w:hAnsi="Arial"/>
      <w:sz w:val="28"/>
      <w:lang w:val="en-GB" w:eastAsia="ko-KR" w:bidi="ar-SA"/>
    </w:rPr>
  </w:style>
  <w:style w:type="character" w:customStyle="1" w:styleId="CharChar33">
    <w:name w:val="Char Char33"/>
    <w:semiHidden/>
    <w:rsid w:val="004734FE"/>
    <w:rPr>
      <w:rFonts w:ascii="Arial" w:hAnsi="Arial"/>
      <w:sz w:val="28"/>
      <w:lang w:val="en-GB" w:eastAsia="ko-KR" w:bidi="ar-SA"/>
    </w:rPr>
  </w:style>
  <w:style w:type="character" w:customStyle="1" w:styleId="CharChar32">
    <w:name w:val="Char Char32"/>
    <w:semiHidden/>
    <w:rsid w:val="004734FE"/>
    <w:rPr>
      <w:rFonts w:ascii="Arial" w:hAnsi="Arial"/>
      <w:sz w:val="28"/>
      <w:lang w:val="en-GB" w:eastAsia="ko-KR" w:bidi="ar-SA"/>
    </w:rPr>
  </w:style>
  <w:style w:type="table" w:customStyle="1" w:styleId="TableGrid7">
    <w:name w:val="Table Grid7"/>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IntenseQuoteChar">
    <w:name w:val="Intense Quote Char"/>
    <w:link w:val="IntenseQuote"/>
    <w:uiPriority w:val="30"/>
    <w:rsid w:val="004734FE"/>
    <w:rPr>
      <w:rFonts w:eastAsia="Times New Roman"/>
      <w:i/>
      <w:iCs/>
      <w:color w:val="5B9BD5"/>
      <w:lang w:val="en-GB" w:eastAsia="en-GB"/>
    </w:rPr>
  </w:style>
  <w:style w:type="paragraph" w:customStyle="1" w:styleId="15">
    <w:name w:val="副标题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Char1">
    <w:name w:val="副标题 Char1"/>
    <w:rsid w:val="004734FE"/>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0">
    <w:name w:val="明显引用 Char1"/>
    <w:uiPriority w:val="30"/>
    <w:rsid w:val="004734FE"/>
    <w:rPr>
      <w:rFonts w:ascii="Times New Roman" w:hAnsi="Times New Roman"/>
      <w:i/>
      <w:iCs/>
      <w:color w:val="5B9BD5"/>
      <w:lang w:val="en-GB" w:eastAsia="en-US"/>
    </w:rPr>
  </w:style>
  <w:style w:type="table" w:customStyle="1" w:styleId="22">
    <w:name w:val="网格型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rsid w:val="004734FE"/>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4734FE"/>
    <w:rPr>
      <w:rFonts w:ascii="Times New Roman" w:hAnsi="Times New Roman"/>
      <w:i/>
      <w:iCs/>
      <w:color w:val="5B9BD5"/>
      <w:lang w:val="en-GB" w:eastAsia="en-US"/>
    </w:rPr>
  </w:style>
  <w:style w:type="table" w:customStyle="1" w:styleId="TableGrid8">
    <w:name w:val="Table Grid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734FE"/>
    <w:pPr>
      <w:spacing w:before="120" w:after="120"/>
      <w:jc w:val="both"/>
    </w:pPr>
    <w:rPr>
      <w:rFonts w:eastAsia="Calibri"/>
      <w:lang w:eastAsia="ja-JP"/>
    </w:rPr>
  </w:style>
  <w:style w:type="character" w:styleId="SubtleReference">
    <w:name w:val="Subtle Reference"/>
    <w:uiPriority w:val="31"/>
    <w:qFormat/>
    <w:rsid w:val="004734FE"/>
    <w:rPr>
      <w:smallCaps/>
      <w:color w:val="C0504D"/>
      <w:u w:val="single"/>
    </w:rPr>
  </w:style>
  <w:style w:type="paragraph" w:customStyle="1" w:styleId="36">
    <w:name w:val="修订3"/>
    <w:uiPriority w:val="99"/>
    <w:semiHidden/>
    <w:rsid w:val="004734FE"/>
    <w:rPr>
      <w:rFonts w:eastAsia="Batang"/>
      <w:lang w:val="en-GB" w:eastAsia="en-US"/>
    </w:rPr>
  </w:style>
  <w:style w:type="character" w:customStyle="1" w:styleId="NumberedListChar">
    <w:name w:val="Numbered List Char"/>
    <w:link w:val="NumberedList"/>
    <w:rsid w:val="004734FE"/>
    <w:rPr>
      <w:rFonts w:eastAsia="MS Mincho"/>
      <w:lang w:val="en-US" w:eastAsia="en-GB"/>
    </w:rPr>
  </w:style>
  <w:style w:type="paragraph" w:customStyle="1" w:styleId="Doc-text2">
    <w:name w:val="Doc-text2"/>
    <w:basedOn w:val="Normal"/>
    <w:link w:val="Doc-text2Char"/>
    <w:qFormat/>
    <w:rsid w:val="004734F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734FE"/>
    <w:rPr>
      <w:rFonts w:ascii="Arial" w:eastAsia="MS Mincho" w:hAnsi="Arial" w:cs="Arial"/>
      <w:lang w:val="en-GB" w:eastAsia="ja-JP"/>
    </w:rPr>
  </w:style>
  <w:style w:type="paragraph" w:customStyle="1" w:styleId="115">
    <w:name w:val="1.1"/>
    <w:basedOn w:val="Heading3"/>
    <w:link w:val="11Char"/>
    <w:qFormat/>
    <w:rsid w:val="004734F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4734F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734FE"/>
    <w:rPr>
      <w:rFonts w:ascii="Intel Clear" w:eastAsia="SimSun" w:hAnsi="Intel Clear" w:cs="Intel Clear"/>
      <w:sz w:val="28"/>
      <w:lang w:val="en-GB" w:eastAsia="en-GB"/>
    </w:rPr>
  </w:style>
  <w:style w:type="character" w:customStyle="1" w:styleId="18">
    <w:name w:val="明显强调1"/>
    <w:uiPriority w:val="21"/>
    <w:qFormat/>
    <w:rsid w:val="004734FE"/>
    <w:rPr>
      <w:b/>
      <w:bCs/>
      <w:i/>
      <w:iCs/>
      <w:color w:val="4F81BD"/>
    </w:rPr>
  </w:style>
  <w:style w:type="paragraph" w:customStyle="1" w:styleId="MediumGrid21">
    <w:name w:val="Medium Grid 21"/>
    <w:uiPriority w:val="1"/>
    <w:qFormat/>
    <w:rsid w:val="004734FE"/>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4734FE"/>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4734FE"/>
    <w:pPr>
      <w:numPr>
        <w:numId w:val="8"/>
      </w:numPr>
      <w:tabs>
        <w:tab w:val="num" w:pos="720"/>
        <w:tab w:val="left" w:pos="1701"/>
      </w:tabs>
      <w:spacing w:before="120" w:after="120"/>
      <w:ind w:left="720"/>
      <w:jc w:val="both"/>
    </w:pPr>
    <w:rPr>
      <w:rFonts w:ascii="Arial" w:eastAsia="Times New Roman" w:hAnsi="Arial"/>
      <w:b/>
      <w:bCs/>
      <w:lang w:eastAsia="en-GB"/>
    </w:rPr>
  </w:style>
  <w:style w:type="character" w:styleId="Emphasis">
    <w:name w:val="Emphasis"/>
    <w:qFormat/>
    <w:rsid w:val="004734FE"/>
    <w:rPr>
      <w:rFonts w:ascii="Times New Roman" w:hAnsi="Times New Roman" w:cs="Times New Roman" w:hint="default"/>
      <w:i/>
      <w:iCs/>
    </w:rPr>
  </w:style>
  <w:style w:type="character" w:styleId="IntenseEmphasis">
    <w:name w:val="Intense Emphasis"/>
    <w:uiPriority w:val="21"/>
    <w:qFormat/>
    <w:rsid w:val="004734FE"/>
    <w:rPr>
      <w:b/>
      <w:bCs w:val="0"/>
      <w:i/>
      <w:iCs w:val="0"/>
      <w:color w:val="4F81BD"/>
    </w:rPr>
  </w:style>
  <w:style w:type="character" w:styleId="IntenseReference">
    <w:name w:val="Intense Reference"/>
    <w:qFormat/>
    <w:rsid w:val="004734FE"/>
    <w:rPr>
      <w:b/>
      <w:bCs w:val="0"/>
      <w:smallCaps/>
      <w:color w:val="C0504D"/>
      <w:spacing w:val="5"/>
      <w:u w:val="single"/>
    </w:rPr>
  </w:style>
  <w:style w:type="paragraph" w:customStyle="1" w:styleId="Header-3gppTdoc">
    <w:name w:val="Header-3gpp Tdoc"/>
    <w:basedOn w:val="Header"/>
    <w:link w:val="Header-3gppTdocChar"/>
    <w:qFormat/>
    <w:rsid w:val="004734F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734FE"/>
    <w:rPr>
      <w:rFonts w:ascii="Arial" w:eastAsia="MS Mincho" w:hAnsi="Arial" w:cs="Arial"/>
      <w:b/>
      <w:sz w:val="24"/>
      <w:szCs w:val="24"/>
      <w:lang w:val="en-US" w:eastAsia="en-GB"/>
    </w:rPr>
  </w:style>
  <w:style w:type="character" w:customStyle="1" w:styleId="Char2">
    <w:name w:val="明显引用 Char2"/>
    <w:uiPriority w:val="30"/>
    <w:rsid w:val="004734FE"/>
    <w:rPr>
      <w:rFonts w:ascii="Times New Roman" w:hAnsi="Times New Roman"/>
      <w:i/>
      <w:iCs/>
      <w:color w:val="5B9BD5"/>
      <w:lang w:val="en-GB" w:eastAsia="en-US"/>
    </w:rPr>
  </w:style>
  <w:style w:type="table" w:customStyle="1" w:styleId="5">
    <w:name w:val="网格型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734FE"/>
    <w:rPr>
      <w:rFonts w:ascii="Times New Roman" w:hAnsi="Times New Roman"/>
      <w:i/>
      <w:iCs/>
      <w:color w:val="5B9BD5"/>
      <w:lang w:val="en-GB" w:eastAsia="en-US"/>
    </w:rPr>
  </w:style>
  <w:style w:type="table" w:customStyle="1" w:styleId="TableGrid16">
    <w:name w:val="Table Grid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34FE"/>
    <w:rPr>
      <w:color w:val="605E5C"/>
      <w:shd w:val="clear" w:color="auto" w:fill="E1DFDD"/>
    </w:rPr>
  </w:style>
  <w:style w:type="paragraph" w:customStyle="1" w:styleId="a2">
    <w:name w:val="吹き出し"/>
    <w:basedOn w:val="Normal"/>
    <w:uiPriority w:val="99"/>
    <w:semiHidden/>
    <w:rsid w:val="004734FE"/>
    <w:rPr>
      <w:rFonts w:ascii="Tahoma" w:eastAsia="MS Mincho" w:hAnsi="Tahoma" w:cs="Tahoma"/>
      <w:sz w:val="16"/>
      <w:szCs w:val="16"/>
      <w:lang w:eastAsia="en-GB"/>
    </w:rPr>
  </w:style>
  <w:style w:type="paragraph" w:customStyle="1" w:styleId="TOC910">
    <w:name w:val="TOC 91"/>
    <w:basedOn w:val="TOC8"/>
    <w:uiPriority w:val="99"/>
    <w:rsid w:val="004734FE"/>
    <w:pPr>
      <w:ind w:left="1418" w:hanging="1418"/>
    </w:pPr>
    <w:rPr>
      <w:rFonts w:eastAsia="MS Mincho"/>
      <w:lang w:eastAsia="en-GB"/>
    </w:rPr>
  </w:style>
  <w:style w:type="paragraph" w:customStyle="1" w:styleId="Caption1">
    <w:name w:val="Caption1"/>
    <w:basedOn w:val="Normal"/>
    <w:next w:val="Normal"/>
    <w:uiPriority w:val="99"/>
    <w:rsid w:val="004734FE"/>
    <w:pPr>
      <w:spacing w:before="120" w:after="120"/>
    </w:pPr>
    <w:rPr>
      <w:rFonts w:eastAsia="MS Mincho"/>
      <w:b/>
      <w:lang w:eastAsia="en-GB"/>
    </w:rPr>
  </w:style>
  <w:style w:type="paragraph" w:customStyle="1" w:styleId="TableofFigures1">
    <w:name w:val="Table of Figures1"/>
    <w:basedOn w:val="Normal"/>
    <w:next w:val="Normal"/>
    <w:uiPriority w:val="99"/>
    <w:rsid w:val="004734FE"/>
    <w:pPr>
      <w:ind w:left="400" w:hanging="400"/>
      <w:jc w:val="center"/>
    </w:pPr>
    <w:rPr>
      <w:rFonts w:eastAsia="MS Mincho"/>
      <w:b/>
      <w:lang w:eastAsia="en-GB"/>
    </w:rPr>
  </w:style>
  <w:style w:type="character" w:customStyle="1" w:styleId="UnresolvedMention1">
    <w:name w:val="Unresolved Mention1"/>
    <w:uiPriority w:val="99"/>
    <w:unhideWhenUsed/>
    <w:rsid w:val="004734FE"/>
    <w:rPr>
      <w:color w:val="808080"/>
      <w:shd w:val="clear" w:color="auto" w:fill="E6E6E6"/>
    </w:rPr>
  </w:style>
  <w:style w:type="paragraph" w:customStyle="1" w:styleId="B2">
    <w:name w:val="B2+"/>
    <w:basedOn w:val="B20"/>
    <w:uiPriority w:val="99"/>
    <w:rsid w:val="004734FE"/>
    <w:pPr>
      <w:numPr>
        <w:numId w:val="9"/>
      </w:numPr>
      <w:tabs>
        <w:tab w:val="clear" w:pos="1191"/>
        <w:tab w:val="num" w:pos="720"/>
      </w:tabs>
      <w:ind w:left="720" w:hanging="360"/>
    </w:pPr>
    <w:rPr>
      <w:rFonts w:eastAsia="Times New Roman"/>
      <w:lang w:eastAsia="en-GB"/>
    </w:rPr>
  </w:style>
  <w:style w:type="paragraph" w:customStyle="1" w:styleId="B3">
    <w:name w:val="B3+"/>
    <w:basedOn w:val="B30"/>
    <w:uiPriority w:val="99"/>
    <w:rsid w:val="004734FE"/>
    <w:pPr>
      <w:numPr>
        <w:numId w:val="10"/>
      </w:numPr>
      <w:tabs>
        <w:tab w:val="clear" w:pos="1644"/>
        <w:tab w:val="left" w:pos="1134"/>
      </w:tabs>
      <w:ind w:left="927" w:hanging="360"/>
    </w:pPr>
    <w:rPr>
      <w:rFonts w:eastAsia="Times New Roman"/>
      <w:lang w:eastAsia="en-GB"/>
    </w:rPr>
  </w:style>
  <w:style w:type="paragraph" w:customStyle="1" w:styleId="BN">
    <w:name w:val="BN"/>
    <w:basedOn w:val="Normal"/>
    <w:uiPriority w:val="99"/>
    <w:rsid w:val="004734FE"/>
    <w:pPr>
      <w:numPr>
        <w:numId w:val="11"/>
      </w:numPr>
      <w:tabs>
        <w:tab w:val="clear" w:pos="737"/>
      </w:tabs>
      <w:ind w:left="934" w:hanging="360"/>
    </w:pPr>
    <w:rPr>
      <w:rFonts w:eastAsia="Times New Roman"/>
      <w:lang w:eastAsia="en-GB"/>
    </w:rPr>
  </w:style>
  <w:style w:type="paragraph" w:customStyle="1" w:styleId="TB1">
    <w:name w:val="TB1"/>
    <w:basedOn w:val="Normal"/>
    <w:uiPriority w:val="99"/>
    <w:qFormat/>
    <w:rsid w:val="004734FE"/>
    <w:pPr>
      <w:keepNext/>
      <w:keepLines/>
      <w:numPr>
        <w:numId w:val="12"/>
      </w:numPr>
      <w:tabs>
        <w:tab w:val="left" w:pos="720"/>
      </w:tabs>
      <w:spacing w:after="0"/>
      <w:ind w:left="737" w:hanging="380"/>
    </w:pPr>
    <w:rPr>
      <w:rFonts w:ascii="Arial" w:eastAsia="Times New Roman" w:hAnsi="Arial"/>
      <w:sz w:val="18"/>
      <w:lang w:eastAsia="en-GB"/>
    </w:rPr>
  </w:style>
  <w:style w:type="paragraph" w:customStyle="1" w:styleId="TB2">
    <w:name w:val="TB2"/>
    <w:basedOn w:val="Normal"/>
    <w:uiPriority w:val="99"/>
    <w:qFormat/>
    <w:rsid w:val="004734FE"/>
    <w:pPr>
      <w:keepNext/>
      <w:keepLines/>
      <w:numPr>
        <w:numId w:val="13"/>
      </w:numPr>
      <w:tabs>
        <w:tab w:val="left" w:pos="1109"/>
      </w:tabs>
      <w:spacing w:after="0"/>
      <w:ind w:left="1100" w:hanging="380"/>
    </w:pPr>
    <w:rPr>
      <w:rFonts w:ascii="Arial" w:eastAsia="Times New Roman" w:hAnsi="Arial"/>
      <w:sz w:val="18"/>
      <w:lang w:eastAsia="en-GB"/>
    </w:rPr>
  </w:style>
  <w:style w:type="character" w:customStyle="1" w:styleId="fontstyle01">
    <w:name w:val="fontstyle01"/>
    <w:rsid w:val="004734FE"/>
    <w:rPr>
      <w:rFonts w:ascii="Times-Roman" w:hAnsi="Times-Roman" w:hint="default"/>
      <w:b w:val="0"/>
      <w:bCs w:val="0"/>
      <w:i w:val="0"/>
      <w:iCs w:val="0"/>
      <w:color w:val="000000"/>
      <w:sz w:val="20"/>
      <w:szCs w:val="20"/>
    </w:rPr>
  </w:style>
  <w:style w:type="character" w:customStyle="1" w:styleId="SubtitleChar3">
    <w:name w:val="Subtitle Char3"/>
    <w:rsid w:val="004734FE"/>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4734FE"/>
    <w:rPr>
      <w:rFonts w:eastAsia="Batang"/>
      <w:lang w:val="en-GB" w:eastAsia="en-US"/>
    </w:rPr>
  </w:style>
  <w:style w:type="table" w:customStyle="1" w:styleId="TableGrid10">
    <w:name w:val="Table Grid10"/>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734FE"/>
    <w:rPr>
      <w:rFonts w:eastAsia="Batang"/>
      <w:lang w:val="en-GB" w:eastAsia="en-US"/>
    </w:rPr>
  </w:style>
  <w:style w:type="table" w:customStyle="1" w:styleId="TableGrid19">
    <w:name w:val="Table Grid19"/>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rsid w:val="004734FE"/>
    <w:rPr>
      <w:rFonts w:ascii="Cambria" w:hAnsi="Cambria" w:cs="Times New Roman" w:hint="default"/>
      <w:b/>
      <w:bCs/>
      <w:kern w:val="28"/>
      <w:sz w:val="32"/>
      <w:szCs w:val="32"/>
      <w:lang w:val="en-GB" w:eastAsia="en-US"/>
    </w:rPr>
  </w:style>
  <w:style w:type="character" w:customStyle="1" w:styleId="1c">
    <w:name w:val="副標題 字元1"/>
    <w:rsid w:val="004734F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734FE"/>
    <w:rPr>
      <w:rFonts w:ascii="Times New Roman" w:hAnsi="Times New Roman" w:cs="Times New Roman" w:hint="default"/>
      <w:i/>
      <w:iCs/>
      <w:color w:val="4F81BD"/>
      <w:lang w:val="en-GB" w:eastAsia="en-US"/>
    </w:rPr>
  </w:style>
  <w:style w:type="table" w:customStyle="1" w:styleId="TableGrid712">
    <w:name w:val="Table Grid7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734FE"/>
    <w:rPr>
      <w:rFonts w:ascii="Arial" w:hAnsi="Arial"/>
      <w:sz w:val="28"/>
      <w:lang w:val="en-GB" w:eastAsia="ko-KR" w:bidi="ar-SA"/>
    </w:rPr>
  </w:style>
  <w:style w:type="character" w:customStyle="1" w:styleId="26">
    <w:name w:val="副標題 字元2"/>
    <w:rsid w:val="004734FE"/>
    <w:rPr>
      <w:rFonts w:ascii="Calibri" w:eastAsia="SimSun" w:hAnsi="Calibri" w:cs="Times New Roman"/>
      <w:color w:val="5A5A5A"/>
      <w:spacing w:val="15"/>
      <w:sz w:val="22"/>
      <w:szCs w:val="22"/>
      <w:lang w:val="en-GB" w:eastAsia="en-US"/>
    </w:rPr>
  </w:style>
  <w:style w:type="character" w:customStyle="1" w:styleId="Char4">
    <w:name w:val="明显引用 Char4"/>
    <w:uiPriority w:val="30"/>
    <w:rsid w:val="004734FE"/>
    <w:rPr>
      <w:rFonts w:ascii="Times New Roman" w:hAnsi="Times New Roman"/>
      <w:i/>
      <w:iCs/>
      <w:color w:val="5B9BD5"/>
      <w:lang w:val="en-GB" w:eastAsia="en-US"/>
    </w:rPr>
  </w:style>
  <w:style w:type="character" w:customStyle="1" w:styleId="27">
    <w:name w:val="鮮明引文 字元2"/>
    <w:uiPriority w:val="30"/>
    <w:rsid w:val="004734FE"/>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4FE"/>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734FE"/>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734FE"/>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734FE"/>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4734FE"/>
    <w:rPr>
      <w:rFonts w:ascii="Calibri Light" w:eastAsia="SimSun" w:hAnsi="Calibri Light" w:cs="Times New Roman"/>
      <w:color w:val="2E74B5"/>
      <w:lang w:val="en-GB" w:eastAsia="en-US"/>
    </w:rPr>
  </w:style>
  <w:style w:type="character" w:customStyle="1" w:styleId="910">
    <w:name w:val="標題 9 字元1"/>
    <w:aliases w:val="Figure Heading 字元1,FH 字元1"/>
    <w:semiHidden/>
    <w:rsid w:val="004734FE"/>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734F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734F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4FE"/>
    <w:rPr>
      <w:rFonts w:ascii="Times New Roman" w:eastAsia="SimSun" w:hAnsi="Times New Roman"/>
      <w:lang w:val="en-GB" w:eastAsia="en-US"/>
    </w:rPr>
  </w:style>
  <w:style w:type="character" w:customStyle="1" w:styleId="IntenseQuoteChar2">
    <w:name w:val="Intense Quote Char2"/>
    <w:uiPriority w:val="30"/>
    <w:rsid w:val="004734FE"/>
    <w:rPr>
      <w:rFonts w:ascii="Times New Roman" w:hAnsi="Times New Roman"/>
      <w:i/>
      <w:iCs/>
      <w:color w:val="5B9BD5"/>
      <w:lang w:val="en-GB" w:eastAsia="en-US"/>
    </w:rPr>
  </w:style>
  <w:style w:type="table" w:customStyle="1" w:styleId="TableGrid30">
    <w:name w:val="Table Grid30"/>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734FE"/>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semiHidden/>
    <w:rsid w:val="004734FE"/>
    <w:rPr>
      <w:rFonts w:ascii="Times New Roman" w:hAnsi="Times New Roman"/>
      <w:lang w:val="en-GB" w:eastAsia="en-US"/>
    </w:rPr>
  </w:style>
  <w:style w:type="character" w:customStyle="1" w:styleId="EXCar">
    <w:name w:val="EX Car"/>
    <w:locked/>
    <w:rsid w:val="004734FE"/>
    <w:rPr>
      <w:rFonts w:ascii="Times New Roman" w:hAnsi="Times New Roman" w:cs="Times New Roman" w:hint="default"/>
      <w:lang w:val="en-GB" w:eastAsia="en-US"/>
    </w:rPr>
  </w:style>
  <w:style w:type="character" w:customStyle="1" w:styleId="eop">
    <w:name w:val="eop"/>
    <w:basedOn w:val="DefaultParagraphFont"/>
    <w:rsid w:val="004734FE"/>
  </w:style>
  <w:style w:type="character" w:customStyle="1" w:styleId="normaltextrun">
    <w:name w:val="normaltextrun"/>
    <w:basedOn w:val="DefaultParagraphFont"/>
    <w:rsid w:val="004734FE"/>
  </w:style>
  <w:style w:type="table" w:customStyle="1" w:styleId="TableGrid713">
    <w:name w:val="Table Grid7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image" Target="media/image1.wmf"/><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TotalTime>
  <Pages>16</Pages>
  <Words>4457</Words>
  <Characters>25405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29803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Jakub Kolodziej</cp:lastModifiedBy>
  <cp:revision>90</cp:revision>
  <cp:lastPrinted>2007-04-24T06:59:00Z</cp:lastPrinted>
  <dcterms:created xsi:type="dcterms:W3CDTF">2022-10-18T09:39:00Z</dcterms:created>
  <dcterms:modified xsi:type="dcterms:W3CDTF">2022-11-04T15:41:00Z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